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18286" w14:textId="205A6ACE" w:rsidR="00760ECF" w:rsidRPr="006453D9" w:rsidRDefault="00760ECF" w:rsidP="00760ECF">
      <w:pPr>
        <w:pStyle w:val="MDPI11articletype"/>
      </w:pPr>
      <w:r w:rsidRPr="006453D9">
        <w:t>Type of the Paper (Article.)</w:t>
      </w:r>
    </w:p>
    <w:p w14:paraId="6261F43F" w14:textId="1B592C97" w:rsidR="00B438EE" w:rsidRPr="009D646C" w:rsidRDefault="00031C95" w:rsidP="000F5B4B">
      <w:pPr>
        <w:pStyle w:val="MDPI13authornames"/>
      </w:pPr>
      <w:r w:rsidRPr="00031C95">
        <w:rPr>
          <w:snapToGrid w:val="0"/>
          <w:sz w:val="36"/>
          <w:szCs w:val="20"/>
        </w:rPr>
        <w:t>C</w:t>
      </w:r>
      <w:r w:rsidR="000400D7">
        <w:rPr>
          <w:snapToGrid w:val="0"/>
          <w:sz w:val="36"/>
          <w:szCs w:val="20"/>
        </w:rPr>
        <w:t>ross</w:t>
      </w:r>
      <w:r w:rsidRPr="00031C95">
        <w:rPr>
          <w:snapToGrid w:val="0"/>
          <w:sz w:val="36"/>
          <w:szCs w:val="20"/>
        </w:rPr>
        <w:t>-C</w:t>
      </w:r>
      <w:r w:rsidR="000400D7">
        <w:rPr>
          <w:snapToGrid w:val="0"/>
          <w:sz w:val="36"/>
          <w:szCs w:val="20"/>
        </w:rPr>
        <w:t>ultural Adaptation of a Questionnaire measuring Organizational Citizenship Behavior towards the Environment</w:t>
      </w:r>
    </w:p>
    <w:p w14:paraId="561B6D6A" w14:textId="54DEBF1E" w:rsidR="000F5B4B" w:rsidRPr="000F5B4B" w:rsidRDefault="000F5B4B" w:rsidP="00776241">
      <w:pPr>
        <w:pStyle w:val="MDPI41tablecaption"/>
        <w:spacing w:before="0"/>
        <w:rPr>
          <w:b/>
          <w:sz w:val="24"/>
          <w:szCs w:val="24"/>
        </w:rPr>
      </w:pPr>
      <w:r w:rsidRPr="000F5B4B">
        <w:rPr>
          <w:b/>
          <w:sz w:val="24"/>
          <w:szCs w:val="24"/>
        </w:rPr>
        <w:t>Supplemental Data</w:t>
      </w:r>
    </w:p>
    <w:p w14:paraId="0E59BD73" w14:textId="77777777" w:rsidR="000F5B4B" w:rsidRDefault="000F5B4B" w:rsidP="00776241">
      <w:pPr>
        <w:pStyle w:val="MDPI41tablecaption"/>
        <w:spacing w:before="0"/>
        <w:rPr>
          <w:b/>
        </w:rPr>
      </w:pPr>
    </w:p>
    <w:p w14:paraId="2FA5F497" w14:textId="54E0FF0C" w:rsidR="00776241" w:rsidRDefault="00776241" w:rsidP="00B97C12">
      <w:pPr>
        <w:pStyle w:val="MDPI41tablecaption"/>
        <w:spacing w:before="0" w:after="0"/>
      </w:pPr>
      <w:r w:rsidRPr="00B07E0E">
        <w:rPr>
          <w:b/>
        </w:rPr>
        <w:t xml:space="preserve">Table </w:t>
      </w:r>
      <w:r w:rsidR="00B97C12">
        <w:rPr>
          <w:b/>
        </w:rPr>
        <w:t>S</w:t>
      </w:r>
      <w:r>
        <w:rPr>
          <w:b/>
        </w:rPr>
        <w:t>1</w:t>
      </w:r>
      <w:r w:rsidR="00CE2924">
        <w:rPr>
          <w:b/>
        </w:rPr>
        <w:t>a</w:t>
      </w:r>
      <w:r w:rsidRPr="00B07E0E">
        <w:rPr>
          <w:b/>
        </w:rPr>
        <w:t xml:space="preserve">. </w:t>
      </w:r>
      <w:r w:rsidR="000F5B4B" w:rsidRPr="000F5B4B">
        <w:t>Backward translation from Portuguese to English language, and equivalence to the source version of questionnaire items about OCBE.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CE2924" w14:paraId="35054C24" w14:textId="77777777" w:rsidTr="00B97C12">
        <w:tc>
          <w:tcPr>
            <w:tcW w:w="7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2EAF3B" w14:textId="01EB7BD1" w:rsidR="00CE2924" w:rsidRDefault="00CE2924" w:rsidP="00B97C12">
            <w:pPr>
              <w:pStyle w:val="MDPI41tablecaption"/>
              <w:spacing w:before="0" w:after="0"/>
              <w:ind w:left="0"/>
              <w:jc w:val="right"/>
            </w:pPr>
            <w:r>
              <w:t xml:space="preserve">  Translators                      Back-translated items                     </w:t>
            </w:r>
            <w:r w:rsidRPr="000F5B4B">
              <w:t>Equivalence</w:t>
            </w:r>
          </w:p>
        </w:tc>
      </w:tr>
      <w:tr w:rsidR="000F5B4B" w14:paraId="30E502FD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2746D586" w14:textId="022A4DA0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t>OCBE1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37A445A" w14:textId="037BBF37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49D2642" w14:textId="55DF57D2" w:rsidR="000F5B4B" w:rsidRDefault="000F5B4B" w:rsidP="000F5B4B">
            <w:pPr>
              <w:pStyle w:val="MDPI41tablecaption"/>
              <w:spacing w:before="0" w:after="0"/>
              <w:ind w:left="0"/>
            </w:pPr>
            <w:r w:rsidRPr="00CE2924">
              <w:rPr>
                <w:u w:val="single"/>
              </w:rPr>
              <w:t>At my workplace</w:t>
            </w:r>
            <w:r>
              <w:t xml:space="preserve">, I </w:t>
            </w:r>
            <w:r w:rsidRPr="00CE2924">
              <w:rPr>
                <w:u w:val="single"/>
              </w:rPr>
              <w:t>consider</w:t>
            </w:r>
            <w:r>
              <w:t xml:space="preserve"> my actions before doing something that could affect the environment.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7BD18B96" w14:textId="445DB1C2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0F5B4B" w14:paraId="49DDF66F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5CB0635F" w14:textId="77777777" w:rsidR="000F5B4B" w:rsidRDefault="000F5B4B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5E12DF1" w14:textId="73079398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5AAC6F1C" w14:textId="5D6729FD" w:rsidR="000F5B4B" w:rsidRDefault="000F5B4B" w:rsidP="000F5B4B">
            <w:pPr>
              <w:pStyle w:val="MDPI41tablecaption"/>
              <w:spacing w:before="0" w:after="0"/>
              <w:ind w:left="0"/>
            </w:pPr>
            <w:r w:rsidRPr="00CE2924">
              <w:rPr>
                <w:u w:val="single"/>
              </w:rPr>
              <w:t>In my workplace</w:t>
            </w:r>
            <w:r>
              <w:t xml:space="preserve">, I </w:t>
            </w:r>
            <w:r w:rsidRPr="00CE2924">
              <w:rPr>
                <w:u w:val="single"/>
              </w:rPr>
              <w:t>consider</w:t>
            </w:r>
            <w:r>
              <w:t xml:space="preserve"> my actions before doing something that could affect the environment.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42F690E" w14:textId="191F7C78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0F5B4B" w14:paraId="5F11543C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6343CA94" w14:textId="2C4D8CBB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t>OCBE2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3ABF69D5" w14:textId="6DEC71E8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C4BD097" w14:textId="0021BE2B" w:rsidR="000F5B4B" w:rsidRDefault="000F5B4B" w:rsidP="000F5B4B">
            <w:pPr>
              <w:pStyle w:val="MDPI41tablecaption"/>
              <w:spacing w:before="0" w:after="0"/>
              <w:ind w:left="0"/>
            </w:pPr>
            <w:r>
              <w:t>I voluntarily carry out environmental actions and initiatives in my daily work activities.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638E243E" w14:textId="276E9841" w:rsidR="000F5B4B" w:rsidRDefault="00CE2924" w:rsidP="00CE2924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0F5B4B" w14:paraId="2680A84D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36D96959" w14:textId="77777777" w:rsidR="000F5B4B" w:rsidRDefault="000F5B4B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4DAB5638" w14:textId="22DAB038" w:rsidR="000F5B4B" w:rsidRDefault="000F5B4B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11788D9" w14:textId="3CAB595B" w:rsidR="000F5B4B" w:rsidRDefault="000F5B4B" w:rsidP="000F5B4B">
            <w:pPr>
              <w:pStyle w:val="MDPI41tablecaption"/>
              <w:spacing w:before="0" w:after="0"/>
              <w:ind w:left="0"/>
            </w:pPr>
            <w:r>
              <w:t xml:space="preserve">I voluntarily </w:t>
            </w:r>
            <w:r w:rsidRPr="00CE2924">
              <w:rPr>
                <w:u w:val="single"/>
              </w:rPr>
              <w:t>perform</w:t>
            </w:r>
            <w:r>
              <w:t xml:space="preserve"> environmental actions and initiatives in my daily activities at work.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EE9B2E4" w14:textId="5CB7C9B3" w:rsidR="000F5B4B" w:rsidRDefault="00CE2924" w:rsidP="00CE2924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E2924" w14:paraId="3AF402A0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35CF4448" w14:textId="5ABE1EDC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B7B5A9E" w14:textId="7FBC8FF1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76503EC7" w14:textId="5DC26E8B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</w:t>
            </w:r>
            <w:r w:rsidRPr="00CE2924">
              <w:rPr>
                <w:u w:val="single"/>
              </w:rPr>
              <w:t>provide</w:t>
            </w:r>
            <w:r>
              <w:t xml:space="preserve"> suggestions to my colleagues on ways to protect the environment more effectively, even when it's not part of my direct responsibility.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7F856155" w14:textId="5B1A77BD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29BD1F6C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1E204BCF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5808FF8B" w14:textId="7FEAFC3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C404BF0" w14:textId="10E20AC0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</w:t>
            </w:r>
            <w:r w:rsidRPr="00CE2924">
              <w:rPr>
                <w:u w:val="single"/>
              </w:rPr>
              <w:t>offer</w:t>
            </w:r>
            <w:r>
              <w:t xml:space="preserve"> suggestions to my colleagues on ways to more effectively protect the environment, even when it is not my direct responsibility.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9AE2B39" w14:textId="217073A4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21772959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76E7A38D" w14:textId="21B0F7F9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OCBE4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2F7A43AC" w14:textId="2F7F578C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0082E33F" w14:textId="6D1DFD4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actively participate in environmental events organized within/by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8549F7C" w14:textId="72111638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6FB663D7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0659179F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2EBDE32" w14:textId="434E729F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DB7D6D1" w14:textId="0C1B8C3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actively </w:t>
            </w:r>
            <w:r w:rsidRPr="00CE2924">
              <w:rPr>
                <w:u w:val="single"/>
              </w:rPr>
              <w:t>take part</w:t>
            </w:r>
            <w:r>
              <w:t xml:space="preserve"> in environmental events organized in/ by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0B8E1AD" w14:textId="148E52AA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57FCEF4A" w14:textId="77777777" w:rsidTr="00CE2924">
        <w:trPr>
          <w:trHeight w:val="147"/>
        </w:trPr>
        <w:tc>
          <w:tcPr>
            <w:tcW w:w="886" w:type="dxa"/>
            <w:tcBorders>
              <w:top w:val="single" w:sz="4" w:space="0" w:color="auto"/>
            </w:tcBorders>
          </w:tcPr>
          <w:p w14:paraId="22108EBD" w14:textId="2C4940C7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OCBE5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7040B370" w14:textId="30A9DEB6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7D30B42A" w14:textId="613162AF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stay informed about my </w:t>
            </w:r>
            <w:r w:rsidRPr="00CE2924">
              <w:rPr>
                <w:u w:val="single"/>
              </w:rPr>
              <w:t>organization's</w:t>
            </w:r>
            <w:r>
              <w:t xml:space="preserve"> environmental initiatives.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07C9F6D" w14:textId="33060206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0060E0F9" w14:textId="77777777" w:rsidTr="00CE2924">
        <w:trPr>
          <w:trHeight w:val="223"/>
        </w:trPr>
        <w:tc>
          <w:tcPr>
            <w:tcW w:w="886" w:type="dxa"/>
            <w:tcBorders>
              <w:bottom w:val="single" w:sz="4" w:space="0" w:color="auto"/>
            </w:tcBorders>
          </w:tcPr>
          <w:p w14:paraId="33D2E788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3D0919BC" w14:textId="7FD1A72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212D0628" w14:textId="08CC6AB2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stay up to date about my </w:t>
            </w:r>
            <w:r w:rsidRPr="00CE2924">
              <w:rPr>
                <w:u w:val="single"/>
              </w:rPr>
              <w:t>organization's</w:t>
            </w:r>
            <w:r>
              <w:t xml:space="preserve"> environmental initiatives.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57520399" w14:textId="088877D9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4CEF4680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0FB73C86" w14:textId="739574C1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OCBE6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0399A23F" w14:textId="2906AED5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37F1FBE4" w14:textId="282D69F9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undertake environmental actions that contribute positively to my organization's image.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9592BB9" w14:textId="766A873C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7E4242C2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541D6F5E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84648FC" w14:textId="006DDA41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B6AAB3D" w14:textId="27D82E1A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</w:t>
            </w:r>
            <w:r w:rsidRPr="00CE2924">
              <w:rPr>
                <w:u w:val="single"/>
              </w:rPr>
              <w:t>conduct</w:t>
            </w:r>
            <w:r>
              <w:t xml:space="preserve"> environmental actions that contribute positively to the image of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163805C6" w14:textId="6FD30CF8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48641BC7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4DD9BFA9" w14:textId="64B32F27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OCBE7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359A95C7" w14:textId="03848C2B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0670D5E7" w14:textId="51A5ED1B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volunteer for projects, </w:t>
            </w:r>
            <w:r w:rsidRPr="00CE2924">
              <w:rPr>
                <w:u w:val="single"/>
              </w:rPr>
              <w:t>ventures</w:t>
            </w:r>
            <w:r>
              <w:t>, or events that address environmental issues within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1CAB3E5" w14:textId="0EA56FD2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3DEFEF5A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5906ED80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9D21D4A" w14:textId="0F02103C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CBA9F44" w14:textId="472B0F19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volunteer for projects, </w:t>
            </w:r>
            <w:r w:rsidRPr="00CE2924">
              <w:rPr>
                <w:u w:val="single"/>
              </w:rPr>
              <w:t>ventures</w:t>
            </w:r>
            <w:r>
              <w:t xml:space="preserve"> or events that address environmental matters in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E7C9F16" w14:textId="7BBF8A27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46B52EF6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30A69B8D" w14:textId="76E02ED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OCBE8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02AA3037" w14:textId="5D3593A1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608661A" w14:textId="7821ACB1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</w:t>
            </w:r>
            <w:r w:rsidRPr="00CE2924">
              <w:rPr>
                <w:u w:val="single"/>
              </w:rPr>
              <w:t>willingly dedicate</w:t>
            </w:r>
            <w:r>
              <w:t xml:space="preserve"> my time to help my colleagues </w:t>
            </w:r>
            <w:r w:rsidRPr="00CE2924">
              <w:rPr>
                <w:u w:val="single"/>
              </w:rPr>
              <w:t>consider the environment</w:t>
            </w:r>
            <w:r>
              <w:t xml:space="preserve"> in everything they do at work.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1B41CF2A" w14:textId="7E23E337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7DFADB1B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300FAEA9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64AC5140" w14:textId="6B6D6C6A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1B5E582" w14:textId="490550E7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 xml:space="preserve">I </w:t>
            </w:r>
            <w:r w:rsidRPr="00CE2924">
              <w:rPr>
                <w:u w:val="single"/>
              </w:rPr>
              <w:t>give up</w:t>
            </w:r>
            <w:r>
              <w:t xml:space="preserve"> my time helping my colleagues to </w:t>
            </w:r>
            <w:r w:rsidRPr="00CE2924">
              <w:rPr>
                <w:u w:val="single"/>
              </w:rPr>
              <w:t>consider the environment</w:t>
            </w:r>
            <w:r>
              <w:t xml:space="preserve"> in everything they do at work without being asked.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A327D39" w14:textId="3F6A77B6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E2924" w14:paraId="5F254DE3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17981AA5" w14:textId="0A7E732E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OCBE9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4142EA35" w14:textId="06CE7735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3F1FCAEC" w14:textId="3B3CB18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encourage my colleagues to adopt more environmentally conscious behavior.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41B88724" w14:textId="7CD53410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2BFCC79B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7C212A53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1F61AE16" w14:textId="39BFCDD3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1604642" w14:textId="0D4864B0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encourage my colleagues to adopt more environmentally conscious behavior.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573F14B" w14:textId="1A3B3C75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0DEE74A1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33FDDB44" w14:textId="78FB11AC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OCBE10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2CD1883C" w14:textId="0E47D985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7D64390A" w14:textId="024C2433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encourage my colleagues to express their ideas and opinions about environmental issues.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08ED2D45" w14:textId="6D8B04AE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468B5D72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08060590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6A1020E1" w14:textId="757069D4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7CA4117" w14:textId="2621AD81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encourage my colleagues to express their ideas and opinions on environmental issues.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52FD1AA" w14:textId="093F7F8D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786E471C" w14:textId="77777777" w:rsidTr="00CE2924">
        <w:tc>
          <w:tcPr>
            <w:tcW w:w="886" w:type="dxa"/>
            <w:tcBorders>
              <w:top w:val="single" w:sz="4" w:space="0" w:color="auto"/>
            </w:tcBorders>
          </w:tcPr>
          <w:p w14:paraId="5FD54A7E" w14:textId="1C9847EB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OCBE11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497AF26" w14:textId="2EC15005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A270373" w14:textId="73EC2BA5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feel motivated to engage in environmental actions and initiatives at my workplace, regardless of my organization's guidelines.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65BC008E" w14:textId="640CECE8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E2924" w14:paraId="226B0333" w14:textId="77777777" w:rsidTr="00CE2924">
        <w:tc>
          <w:tcPr>
            <w:tcW w:w="886" w:type="dxa"/>
            <w:tcBorders>
              <w:bottom w:val="single" w:sz="4" w:space="0" w:color="auto"/>
            </w:tcBorders>
          </w:tcPr>
          <w:p w14:paraId="436C4CAF" w14:textId="77777777" w:rsidR="00CE2924" w:rsidRDefault="00CE2924" w:rsidP="00CE2924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CC6AD64" w14:textId="49278BD5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5CF6AAAC" w14:textId="607A0E78" w:rsidR="00CE2924" w:rsidRDefault="00CE2924" w:rsidP="00CE2924">
            <w:pPr>
              <w:pStyle w:val="MDPI41tablecaption"/>
              <w:spacing w:before="0" w:after="0"/>
              <w:ind w:left="0"/>
            </w:pPr>
            <w:r>
              <w:t>I feel motivated to engage in environmental actions and initiatives in my work, regardless of my organization's guidelines.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DFE5E0D" w14:textId="5EE97252" w:rsidR="00CE2924" w:rsidRDefault="00CE2924" w:rsidP="00CE2924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</w:tbl>
    <w:p w14:paraId="419B37C3" w14:textId="77777777" w:rsidR="00CE2924" w:rsidRDefault="00CE2924" w:rsidP="00CE2924">
      <w:pPr>
        <w:pStyle w:val="MDPI41tablecaption"/>
        <w:spacing w:before="0" w:after="0"/>
      </w:pPr>
    </w:p>
    <w:p w14:paraId="0B83B976" w14:textId="77777777" w:rsidR="000F5B4B" w:rsidRDefault="000F5B4B" w:rsidP="00776241">
      <w:pPr>
        <w:pStyle w:val="MDPI41tablecaption"/>
        <w:spacing w:before="0"/>
      </w:pPr>
    </w:p>
    <w:p w14:paraId="56FAA36F" w14:textId="6C38BACC" w:rsidR="00B97C12" w:rsidRDefault="00B97C12" w:rsidP="00B97C12">
      <w:pPr>
        <w:pStyle w:val="MDPI41tablecaption"/>
        <w:spacing w:before="0"/>
      </w:pPr>
      <w:r w:rsidRPr="00B07E0E">
        <w:rPr>
          <w:b/>
        </w:rPr>
        <w:lastRenderedPageBreak/>
        <w:t xml:space="preserve">Table </w:t>
      </w:r>
      <w:r>
        <w:rPr>
          <w:b/>
        </w:rPr>
        <w:t>S1b</w:t>
      </w:r>
      <w:r w:rsidRPr="00B07E0E">
        <w:rPr>
          <w:b/>
        </w:rPr>
        <w:t xml:space="preserve">. </w:t>
      </w:r>
      <w:r w:rsidRPr="000F5B4B">
        <w:t xml:space="preserve">Backward translation from Portuguese to English language, and equivalence to the source version of questionnaire items about </w:t>
      </w:r>
      <w:r>
        <w:t>OI</w:t>
      </w:r>
      <w:r w:rsidRPr="000F5B4B">
        <w:t>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B97C12" w14:paraId="46AE4B4D" w14:textId="77777777" w:rsidTr="00B97C12">
        <w:tc>
          <w:tcPr>
            <w:tcW w:w="7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5CAEE4" w14:textId="77777777" w:rsidR="00B97C12" w:rsidRDefault="00B97C12" w:rsidP="00B97C12">
            <w:pPr>
              <w:pStyle w:val="MDPI41tablecaption"/>
              <w:spacing w:before="0" w:after="0"/>
              <w:ind w:left="0"/>
              <w:jc w:val="right"/>
            </w:pPr>
            <w:r>
              <w:t xml:space="preserve">  </w:t>
            </w:r>
            <w:r w:rsidRPr="00B97C12">
              <w:t>Translators                      Back-translated items                     Equivalence</w:t>
            </w:r>
          </w:p>
        </w:tc>
      </w:tr>
      <w:tr w:rsidR="00B97C12" w14:paraId="53A5DE8B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278BA716" w14:textId="1688A99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OI1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3395AFDD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08885F5" w14:textId="23E25CA1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I am genuinely interested in what others think about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6087C538" w14:textId="7D2C6C59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B97C12" w14:paraId="4CD8DB56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D57553D" w14:textId="77777777" w:rsidR="00B97C12" w:rsidRDefault="00B97C12" w:rsidP="0073695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3A6DB75D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1E203916" w14:textId="6290FD4C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I am genuinely interested in what others think of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553AD3B6" w14:textId="625A7B4E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B97C12" w14:paraId="10552860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36635380" w14:textId="001EBFCD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OI2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B872680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ADCBD8A" w14:textId="0D6B397C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 xml:space="preserve">When I talk about </w:t>
            </w:r>
            <w:r w:rsidRPr="00B97C12">
              <w:rPr>
                <w:u w:val="single"/>
              </w:rPr>
              <w:t>my</w:t>
            </w:r>
            <w:r>
              <w:t xml:space="preserve"> organization, I use "we </w:t>
            </w:r>
            <w:r w:rsidRPr="00B97C12">
              <w:rPr>
                <w:u w:val="single"/>
              </w:rPr>
              <w:t>do...</w:t>
            </w:r>
            <w:r>
              <w:t>" more often than "</w:t>
            </w:r>
            <w:r w:rsidRPr="00B97C12">
              <w:rPr>
                <w:u w:val="single"/>
              </w:rPr>
              <w:t>the organization does...</w:t>
            </w:r>
            <w:r>
              <w:t>"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71602415" w14:textId="4FBCC8E8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B97C12" w14:paraId="1EAFB4BC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2DFAB056" w14:textId="77777777" w:rsidR="00B97C12" w:rsidRDefault="00B97C12" w:rsidP="00B97C12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54B9555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3FAC994C" w14:textId="23BD63D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 xml:space="preserve">When I talk about </w:t>
            </w:r>
            <w:r w:rsidRPr="00B97C12">
              <w:rPr>
                <w:u w:val="single"/>
              </w:rPr>
              <w:t>my</w:t>
            </w:r>
            <w:r>
              <w:t xml:space="preserve"> organization, I say “we </w:t>
            </w:r>
            <w:r w:rsidRPr="00B97C12">
              <w:rPr>
                <w:u w:val="single"/>
              </w:rPr>
              <w:t>do…</w:t>
            </w:r>
            <w:r>
              <w:t>” more often than “</w:t>
            </w:r>
            <w:r w:rsidRPr="00B97C12">
              <w:rPr>
                <w:u w:val="single"/>
              </w:rPr>
              <w:t>the organization does…</w:t>
            </w:r>
            <w:r>
              <w:t>”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5B81D405" w14:textId="40D537DF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B97C12" w14:paraId="28F0C8CC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55B55FDF" w14:textId="76026CA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OI3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2A2BC41B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C0F0E55" w14:textId="619D9D91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The success of my organization is my success.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18A5BA82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B97C12" w14:paraId="4B3EC58A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3853FD19" w14:textId="77777777" w:rsidR="00B97C12" w:rsidRDefault="00B97C12" w:rsidP="0073695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9216A66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1FB7503" w14:textId="4E1C5BFE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The success of my organization is my success.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6C4E982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B97C12" w14:paraId="4ED6BD54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422D2A81" w14:textId="50AE479B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OI4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59C47BDE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1D0C7CB" w14:textId="5BF748F2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 xml:space="preserve">When someone praises </w:t>
            </w:r>
            <w:r w:rsidRPr="00B97C12">
              <w:rPr>
                <w:u w:val="single"/>
              </w:rPr>
              <w:t>my</w:t>
            </w:r>
            <w:r>
              <w:t xml:space="preserve"> organization, I </w:t>
            </w:r>
            <w:r w:rsidRPr="00B97C12">
              <w:rPr>
                <w:u w:val="single"/>
              </w:rPr>
              <w:t>take</w:t>
            </w:r>
            <w:r>
              <w:t xml:space="preserve"> it as a personal compliment.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218D8FEA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B97C12" w14:paraId="4A534581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F2A17A2" w14:textId="77777777" w:rsidR="00B97C12" w:rsidRDefault="00B97C12" w:rsidP="0073695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CD96CB5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2C2C20D7" w14:textId="3A2591DB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 xml:space="preserve">When someone praises </w:t>
            </w:r>
            <w:r w:rsidRPr="00B97C12">
              <w:rPr>
                <w:u w:val="single"/>
              </w:rPr>
              <w:t>my</w:t>
            </w:r>
            <w:r>
              <w:t xml:space="preserve"> organization, I feel it as a personal compliment.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3F49DB7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B97C12" w14:paraId="66B132F4" w14:textId="77777777" w:rsidTr="0073695F">
        <w:trPr>
          <w:trHeight w:val="147"/>
        </w:trPr>
        <w:tc>
          <w:tcPr>
            <w:tcW w:w="886" w:type="dxa"/>
            <w:tcBorders>
              <w:top w:val="single" w:sz="4" w:space="0" w:color="auto"/>
            </w:tcBorders>
          </w:tcPr>
          <w:p w14:paraId="779E3F66" w14:textId="5958CACD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OI5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0CF32E95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84ECDC9" w14:textId="3ACEC522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If a news article criticized the organization I work for, I would feel embarrassed.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239990C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B97C12" w14:paraId="2AA27783" w14:textId="77777777" w:rsidTr="0073695F">
        <w:trPr>
          <w:trHeight w:val="223"/>
        </w:trPr>
        <w:tc>
          <w:tcPr>
            <w:tcW w:w="886" w:type="dxa"/>
            <w:tcBorders>
              <w:bottom w:val="single" w:sz="4" w:space="0" w:color="auto"/>
            </w:tcBorders>
          </w:tcPr>
          <w:p w14:paraId="36FCB36D" w14:textId="77777777" w:rsidR="00B97C12" w:rsidRDefault="00B97C12" w:rsidP="0073695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177C2EF2" w14:textId="7777777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1221C54C" w14:textId="4EE97727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t xml:space="preserve">If a news </w:t>
            </w:r>
            <w:r w:rsidRPr="00B97C12">
              <w:rPr>
                <w:u w:val="single"/>
              </w:rPr>
              <w:t>item</w:t>
            </w:r>
            <w:r>
              <w:t xml:space="preserve"> in the media criticized the organization I work for, I would feel embarrassed.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49A9DBF" w14:textId="1E7B1E36" w:rsidR="00B97C12" w:rsidRDefault="00B97C12" w:rsidP="0073695F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</w:tbl>
    <w:p w14:paraId="1210A52F" w14:textId="77777777" w:rsidR="00B97C12" w:rsidRDefault="00B97C12" w:rsidP="00776241">
      <w:pPr>
        <w:pStyle w:val="MDPI41tablecaption"/>
        <w:spacing w:before="0"/>
      </w:pPr>
    </w:p>
    <w:p w14:paraId="7A22B425" w14:textId="2079C415" w:rsidR="00B97C12" w:rsidRDefault="00B97C12" w:rsidP="00B97C12">
      <w:pPr>
        <w:pStyle w:val="MDPI41tablecaption"/>
        <w:spacing w:before="0"/>
      </w:pPr>
      <w:r w:rsidRPr="00B07E0E">
        <w:rPr>
          <w:b/>
        </w:rPr>
        <w:t xml:space="preserve">Table </w:t>
      </w:r>
      <w:r>
        <w:rPr>
          <w:b/>
        </w:rPr>
        <w:t>S1c</w:t>
      </w:r>
      <w:r w:rsidRPr="00B07E0E">
        <w:rPr>
          <w:b/>
        </w:rPr>
        <w:t xml:space="preserve">. </w:t>
      </w:r>
      <w:r w:rsidRPr="000F5B4B">
        <w:t xml:space="preserve">Backward translation from Portuguese to English language, and equivalence to the source version of questionnaire items about </w:t>
      </w:r>
      <w:r>
        <w:t>ER</w:t>
      </w:r>
      <w:r w:rsidRPr="000F5B4B">
        <w:t>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B97C12" w14:paraId="7E49057C" w14:textId="77777777" w:rsidTr="0073695F">
        <w:tc>
          <w:tcPr>
            <w:tcW w:w="7848" w:type="dxa"/>
            <w:gridSpan w:val="4"/>
            <w:tcBorders>
              <w:bottom w:val="single" w:sz="4" w:space="0" w:color="auto"/>
            </w:tcBorders>
          </w:tcPr>
          <w:p w14:paraId="2065D92B" w14:textId="77777777" w:rsidR="00B97C12" w:rsidRDefault="00B97C12" w:rsidP="0073695F">
            <w:pPr>
              <w:pStyle w:val="MDPI41tablecaption"/>
              <w:spacing w:before="0"/>
              <w:ind w:left="0"/>
              <w:jc w:val="right"/>
            </w:pPr>
            <w:r>
              <w:t xml:space="preserve">  Translators                      Back-translated items                     </w:t>
            </w:r>
            <w:r w:rsidRPr="000F5B4B">
              <w:t>Equivalence</w:t>
            </w:r>
          </w:p>
        </w:tc>
      </w:tr>
      <w:tr w:rsidR="00B97C12" w14:paraId="37E9F413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52644F18" w14:textId="7112E3A8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ER1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D3B3F08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4EE04A7" w14:textId="49C88984" w:rsidR="00B97C12" w:rsidRDefault="00B97C12" w:rsidP="00B97C12">
            <w:pPr>
              <w:pStyle w:val="MDPI41tablecaption"/>
              <w:spacing w:before="0" w:after="0"/>
              <w:ind w:left="0"/>
            </w:pPr>
            <w:r w:rsidRPr="00654253">
              <w:t>My organization is genuinely concerned about being environmentally responsible.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0A354021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B97C12" w14:paraId="39329ECD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25455EB0" w14:textId="77777777" w:rsidR="00B97C12" w:rsidRDefault="00B97C12" w:rsidP="00B97C12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14E3AFC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139C676" w14:textId="2D505FC0" w:rsidR="00B97C12" w:rsidRDefault="00B97C12" w:rsidP="00B97C12">
            <w:pPr>
              <w:pStyle w:val="MDPI41tablecaption"/>
              <w:spacing w:before="0" w:after="0"/>
              <w:ind w:left="0"/>
            </w:pPr>
            <w:r w:rsidRPr="00654253">
              <w:t>My organization is truly concerned about being environmentally responsible.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07F92E2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B97C12" w14:paraId="6FD7D905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6602E8E0" w14:textId="7CC345FD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ER2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8ACCCD8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383B2A6C" w14:textId="7F761792" w:rsidR="00B97C12" w:rsidRDefault="00B97C12" w:rsidP="00B97C12">
            <w:pPr>
              <w:pStyle w:val="MDPI41tablecaption"/>
              <w:spacing w:before="0" w:after="0"/>
              <w:ind w:left="0"/>
            </w:pPr>
            <w:r w:rsidRPr="00654253">
              <w:t>My organization engages in environmentally responsible initiatives because it feels morally obligated to help.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0D754AA" w14:textId="10294AF5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B97C12" w14:paraId="30643113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46AD77CC" w14:textId="77777777" w:rsidR="00B97C12" w:rsidRDefault="00B97C12" w:rsidP="00B97C12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7D9A501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39BCD50" w14:textId="70733F89" w:rsidR="00B97C12" w:rsidRDefault="00B97C12" w:rsidP="00B97C12">
            <w:pPr>
              <w:pStyle w:val="MDPI41tablecaption"/>
              <w:spacing w:before="0" w:after="0"/>
              <w:ind w:left="0"/>
            </w:pPr>
            <w:r w:rsidRPr="00654253">
              <w:t>My organization engages in environmentally responsible initiatives because it feels morally obligated to help.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B204782" w14:textId="66DAC832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B97C12" w14:paraId="00D57482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0EBB807E" w14:textId="1540A80C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ER3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4A3D2C67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7DD41F6" w14:textId="10596295" w:rsidR="00B97C12" w:rsidRDefault="00B97C12" w:rsidP="00B97C12">
            <w:pPr>
              <w:pStyle w:val="MDPI41tablecaption"/>
              <w:spacing w:before="0" w:after="0"/>
              <w:ind w:left="0"/>
            </w:pPr>
            <w:r w:rsidRPr="00654253">
              <w:t>My organization engages in environmentally responsible initiatives to give back to the community.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6E384C56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B97C12" w14:paraId="599DD6CA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7E35D0C" w14:textId="77777777" w:rsidR="00B97C12" w:rsidRDefault="00B97C12" w:rsidP="00B97C12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8754338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15A0809E" w14:textId="5027B2B0" w:rsidR="00B97C12" w:rsidRDefault="00B97C12" w:rsidP="00B97C12">
            <w:pPr>
              <w:pStyle w:val="MDPI41tablecaption"/>
              <w:spacing w:before="0" w:after="0"/>
              <w:ind w:left="0"/>
            </w:pPr>
            <w:r w:rsidRPr="00654253">
              <w:t>My organization engages in environmentally responsible initiatives to give something back to the community.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972F13F" w14:textId="77777777" w:rsidR="00B97C12" w:rsidRDefault="00B97C12" w:rsidP="00B97C12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</w:tbl>
    <w:p w14:paraId="601634E5" w14:textId="77777777" w:rsidR="00B97C12" w:rsidRDefault="00B97C12" w:rsidP="00B97C12">
      <w:pPr>
        <w:pStyle w:val="MDPI41tablecaption"/>
        <w:spacing w:before="0" w:after="0"/>
      </w:pPr>
    </w:p>
    <w:p w14:paraId="24D80C02" w14:textId="77777777" w:rsidR="00B97C12" w:rsidRDefault="00B97C12" w:rsidP="00B97C12">
      <w:pPr>
        <w:pStyle w:val="MDPI41tablecaption"/>
        <w:spacing w:before="0" w:after="0"/>
      </w:pPr>
    </w:p>
    <w:p w14:paraId="68EE99F9" w14:textId="53F8F73A" w:rsidR="00B97C12" w:rsidRDefault="00B97C12" w:rsidP="00B97C12">
      <w:pPr>
        <w:pStyle w:val="MDPI41tablecaption"/>
        <w:spacing w:before="0"/>
      </w:pPr>
      <w:r w:rsidRPr="00B07E0E">
        <w:rPr>
          <w:b/>
        </w:rPr>
        <w:t xml:space="preserve">Table </w:t>
      </w:r>
      <w:r>
        <w:rPr>
          <w:b/>
        </w:rPr>
        <w:t>S1d</w:t>
      </w:r>
      <w:r w:rsidRPr="00B07E0E">
        <w:rPr>
          <w:b/>
        </w:rPr>
        <w:t xml:space="preserve">. </w:t>
      </w:r>
      <w:r w:rsidRPr="000F5B4B">
        <w:t xml:space="preserve">Backward translation from Portuguese to English language, and equivalence to the source version of questionnaire items about </w:t>
      </w:r>
      <w:r>
        <w:t>GHRM</w:t>
      </w:r>
      <w:r w:rsidRPr="000F5B4B">
        <w:t>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B97C12" w14:paraId="25816E1B" w14:textId="77777777" w:rsidTr="00B97C12">
        <w:tc>
          <w:tcPr>
            <w:tcW w:w="7848" w:type="dxa"/>
            <w:gridSpan w:val="4"/>
            <w:tcBorders>
              <w:bottom w:val="single" w:sz="4" w:space="0" w:color="auto"/>
            </w:tcBorders>
          </w:tcPr>
          <w:p w14:paraId="2495E510" w14:textId="77777777" w:rsidR="00B97C12" w:rsidRDefault="00B97C12" w:rsidP="0073695F">
            <w:pPr>
              <w:pStyle w:val="MDPI41tablecaption"/>
              <w:spacing w:before="0"/>
              <w:ind w:left="0"/>
              <w:jc w:val="right"/>
            </w:pPr>
            <w:r>
              <w:t xml:space="preserve">  Translators                      Back-translated items                     </w:t>
            </w:r>
            <w:r w:rsidRPr="000F5B4B">
              <w:t>Equivalence</w:t>
            </w:r>
          </w:p>
        </w:tc>
      </w:tr>
      <w:tr w:rsidR="009F787F" w14:paraId="6E1F81C2" w14:textId="77777777" w:rsidTr="00B97C12">
        <w:tc>
          <w:tcPr>
            <w:tcW w:w="886" w:type="dxa"/>
            <w:tcBorders>
              <w:top w:val="single" w:sz="4" w:space="0" w:color="auto"/>
            </w:tcBorders>
          </w:tcPr>
          <w:p w14:paraId="7169CCBC" w14:textId="58661400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GHRM1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02E03AB7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F39400A" w14:textId="20F8AC88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sets environmental goals for its employees.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025ABD5E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9F787F" w14:paraId="09E7DCB0" w14:textId="77777777" w:rsidTr="00B97C12">
        <w:tc>
          <w:tcPr>
            <w:tcW w:w="886" w:type="dxa"/>
            <w:tcBorders>
              <w:bottom w:val="single" w:sz="4" w:space="0" w:color="auto"/>
            </w:tcBorders>
          </w:tcPr>
          <w:p w14:paraId="49C1DBAD" w14:textId="77777777" w:rsidR="009F787F" w:rsidRDefault="009F787F" w:rsidP="009F787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D15517E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25E419DA" w14:textId="7EFF9C1E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sets environmental goals for its employees.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AC09A2F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9F787F" w14:paraId="0E9FE370" w14:textId="77777777" w:rsidTr="00B97C12">
        <w:tc>
          <w:tcPr>
            <w:tcW w:w="886" w:type="dxa"/>
            <w:tcBorders>
              <w:top w:val="single" w:sz="4" w:space="0" w:color="auto"/>
            </w:tcBorders>
          </w:tcPr>
          <w:p w14:paraId="1F09F6B9" w14:textId="4BC7BDDE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GHRM2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5C4AE62E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406D5DC9" w14:textId="2F152C60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offers employees training in environmental areas to promote environmental values.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EB3B126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9F787F" w14:paraId="291C544A" w14:textId="77777777" w:rsidTr="00B97C12">
        <w:tc>
          <w:tcPr>
            <w:tcW w:w="886" w:type="dxa"/>
            <w:tcBorders>
              <w:bottom w:val="single" w:sz="4" w:space="0" w:color="auto"/>
            </w:tcBorders>
          </w:tcPr>
          <w:p w14:paraId="26E4F0FE" w14:textId="77777777" w:rsidR="009F787F" w:rsidRDefault="009F787F" w:rsidP="009F787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37FE07AE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27797C06" w14:textId="5A5433EB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provides employees with environmental training to promote environmental values.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A97B589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9F787F" w14:paraId="45F38522" w14:textId="77777777" w:rsidTr="00B97C12">
        <w:tc>
          <w:tcPr>
            <w:tcW w:w="886" w:type="dxa"/>
            <w:tcBorders>
              <w:top w:val="single" w:sz="4" w:space="0" w:color="auto"/>
            </w:tcBorders>
          </w:tcPr>
          <w:p w14:paraId="3EDA56C0" w14:textId="5B8BD775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GHRM3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593EE29C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C8852DC" w14:textId="6B589E6D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provides employees with training in environmental areas to develop the knowledge and skills necessary for environmental management.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74DFBA1B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9F787F" w14:paraId="52FB8436" w14:textId="77777777" w:rsidTr="00B97C12">
        <w:tc>
          <w:tcPr>
            <w:tcW w:w="886" w:type="dxa"/>
            <w:tcBorders>
              <w:bottom w:val="single" w:sz="4" w:space="0" w:color="auto"/>
            </w:tcBorders>
          </w:tcPr>
          <w:p w14:paraId="2A4755C6" w14:textId="77777777" w:rsidR="009F787F" w:rsidRDefault="009F787F" w:rsidP="009F787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DB26067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F29103C" w14:textId="41C2B68E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provides employees with environmental training to develop the knowledge and skills necessary for environmental management.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56085D8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9F787F" w14:paraId="2E796F80" w14:textId="77777777" w:rsidTr="00B97C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1CE43" w14:textId="5468B6A9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GHRM4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DC93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4AD2B" w14:textId="65E24245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considers employees' environmental behaviors in the workplace during performance evaluations.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4C8C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9F787F" w14:paraId="18D29038" w14:textId="77777777" w:rsidTr="00B97C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756C6" w14:textId="77777777" w:rsidR="009F787F" w:rsidRDefault="009F787F" w:rsidP="009F787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8922B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43DA" w14:textId="3415455B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considers employees' environmental behaviors in the workplace in performance evaluations.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3DFEE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9F787F" w14:paraId="1E81BD1B" w14:textId="77777777" w:rsidTr="00B97C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37741" w14:textId="01FD658D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lastRenderedPageBreak/>
              <w:t>GHRM5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2DA51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503B" w14:textId="2F128A4D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links employees' environmental behaviors in the workplace with rewards.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8DC8B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9F787F" w14:paraId="21A9EE5D" w14:textId="77777777" w:rsidTr="00B97C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06AFB" w14:textId="77777777" w:rsidR="009F787F" w:rsidRDefault="009F787F" w:rsidP="009F787F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058A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23767" w14:textId="7550886E" w:rsidR="009F787F" w:rsidRDefault="009F787F" w:rsidP="009F787F">
            <w:pPr>
              <w:pStyle w:val="MDPI41tablecaption"/>
              <w:spacing w:before="0" w:after="0"/>
              <w:ind w:left="0"/>
            </w:pPr>
            <w:r w:rsidRPr="00343025">
              <w:t>My organization links employee environmental behaviors in the workplace to rewards.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45411" w14:textId="77777777" w:rsidR="009F787F" w:rsidRDefault="009F787F" w:rsidP="009F787F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</w:tbl>
    <w:p w14:paraId="160BF62B" w14:textId="77777777" w:rsidR="00B97C12" w:rsidRDefault="00B97C12" w:rsidP="00B97C12">
      <w:pPr>
        <w:pStyle w:val="MDPI41tablecaption"/>
        <w:spacing w:before="0" w:after="0"/>
      </w:pPr>
    </w:p>
    <w:p w14:paraId="63EF8E56" w14:textId="77777777" w:rsidR="00B97C12" w:rsidRDefault="00B97C12" w:rsidP="00B97C12">
      <w:pPr>
        <w:pStyle w:val="MDPI41tablecaption"/>
        <w:spacing w:before="0"/>
      </w:pPr>
    </w:p>
    <w:p w14:paraId="2AAD3088" w14:textId="03E13749" w:rsidR="009D646C" w:rsidRDefault="009D646C" w:rsidP="009D646C">
      <w:pPr>
        <w:pStyle w:val="MDPI41tablecaption"/>
        <w:spacing w:before="0" w:after="0"/>
      </w:pPr>
      <w:r w:rsidRPr="00B07E0E">
        <w:rPr>
          <w:b/>
        </w:rPr>
        <w:t xml:space="preserve">Table </w:t>
      </w:r>
      <w:r>
        <w:rPr>
          <w:b/>
        </w:rPr>
        <w:t>S2a</w:t>
      </w:r>
      <w:r w:rsidRPr="00B07E0E">
        <w:rPr>
          <w:b/>
        </w:rPr>
        <w:t xml:space="preserve">. </w:t>
      </w:r>
      <w:r w:rsidRPr="000F5B4B">
        <w:t xml:space="preserve">Backward translation from </w:t>
      </w:r>
      <w:r>
        <w:t>Slovak</w:t>
      </w:r>
      <w:r w:rsidRPr="000F5B4B">
        <w:t xml:space="preserve"> to English language, and equivalence to the source version of questionnaire items about OCBE.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9D646C" w14:paraId="1377E002" w14:textId="77777777" w:rsidTr="0073695F">
        <w:tc>
          <w:tcPr>
            <w:tcW w:w="7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2BAC25" w14:textId="77777777" w:rsidR="009D646C" w:rsidRDefault="009D646C" w:rsidP="0073695F">
            <w:pPr>
              <w:pStyle w:val="MDPI41tablecaption"/>
              <w:spacing w:before="0" w:after="0"/>
              <w:ind w:left="0"/>
              <w:jc w:val="right"/>
            </w:pPr>
            <w:r>
              <w:t xml:space="preserve">  Translators                      Back-translated items                     </w:t>
            </w:r>
            <w:r w:rsidRPr="000F5B4B">
              <w:t>Equivalence</w:t>
            </w:r>
          </w:p>
        </w:tc>
      </w:tr>
      <w:tr w:rsidR="00C35739" w14:paraId="04EDF341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78D97B0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4A518E4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35CB8E8F" w14:textId="4502F584" w:rsidR="00C35739" w:rsidRDefault="00C35739" w:rsidP="00C35739">
            <w:pPr>
              <w:pStyle w:val="MDPI41tablecaption"/>
              <w:spacing w:before="0" w:after="0"/>
              <w:ind w:left="0"/>
            </w:pPr>
            <w:r w:rsidRPr="000075BD">
              <w:t xml:space="preserve">In my work, I consider my actions before doing </w:t>
            </w:r>
            <w:r w:rsidRPr="00C35739">
              <w:rPr>
                <w:u w:val="single"/>
              </w:rPr>
              <w:t>anything</w:t>
            </w:r>
            <w:r w:rsidRPr="000075BD">
              <w:t xml:space="preserve"> that could affect the environment.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D28E534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43FD2043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3799C5A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140649F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3E60F025" w14:textId="1D91A38B" w:rsidR="00C35739" w:rsidRDefault="00C35739" w:rsidP="00C35739">
            <w:pPr>
              <w:pStyle w:val="MDPI41tablecaption"/>
              <w:spacing w:before="0" w:after="0"/>
              <w:ind w:left="0"/>
            </w:pPr>
            <w:r w:rsidRPr="000075BD">
              <w:t>In my work, I consider my actions before doing something that could affect the environment.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7E980C0" w14:textId="1A0F0B84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0D2251D4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60CB945D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7D078E72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5F0A360" w14:textId="53FD4F30" w:rsidR="00C35739" w:rsidRDefault="00C35739" w:rsidP="00C35739">
            <w:pPr>
              <w:pStyle w:val="MDPI41tablecaption"/>
              <w:spacing w:before="0" w:after="0"/>
              <w:ind w:left="0"/>
            </w:pPr>
            <w:r w:rsidRPr="00C325AE">
              <w:t>I voluntarily carry out environmental actions and initiatives in my daily activities at work.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1BB86C6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6F8949C2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78A9F94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BCCC24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946F616" w14:textId="37D3CA6A" w:rsidR="00C35739" w:rsidRDefault="00C35739" w:rsidP="00C35739">
            <w:pPr>
              <w:pStyle w:val="MDPI41tablecaption"/>
              <w:spacing w:before="0" w:after="0"/>
              <w:ind w:left="0"/>
            </w:pPr>
            <w:r w:rsidRPr="00C325AE">
              <w:t>I voluntarily carry out environmental actions and initiatives in my daily activities at work.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25B9C5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14C3A6B5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00DF925D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BFEA91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3A8BC42" w14:textId="61BC001A" w:rsidR="00C35739" w:rsidRDefault="00C35739" w:rsidP="00C35739">
            <w:pPr>
              <w:pStyle w:val="MDPI41tablecaption"/>
              <w:spacing w:before="0" w:after="0"/>
              <w:ind w:left="0"/>
            </w:pPr>
            <w:r w:rsidRPr="001D0E48">
              <w:t xml:space="preserve">I </w:t>
            </w:r>
            <w:r w:rsidRPr="00C35739">
              <w:rPr>
                <w:u w:val="single"/>
              </w:rPr>
              <w:t>provide</w:t>
            </w:r>
            <w:r w:rsidRPr="001D0E48">
              <w:t xml:space="preserve"> suggestions to my colleagues on ways to more effectively protect the environment, even when it is not my direct responsibility.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4B4AEF1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3A058AA6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30DF18E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9CB947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120B4956" w14:textId="045CD042" w:rsidR="00C35739" w:rsidRDefault="00C35739" w:rsidP="00C35739">
            <w:pPr>
              <w:pStyle w:val="MDPI41tablecaption"/>
              <w:spacing w:before="0" w:after="0"/>
              <w:ind w:left="0"/>
            </w:pPr>
            <w:r w:rsidRPr="001D0E48">
              <w:t>I make suggestions to my colleagues about ways to more effectively protect the environment, even when it is not my direct responsibility.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5609336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6F2AAA22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01A4DDC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OCBE4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2CDD864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4974D085" w14:textId="77C9817A" w:rsidR="00C35739" w:rsidRDefault="00C35739" w:rsidP="00C35739">
            <w:pPr>
              <w:pStyle w:val="MDPI41tablecaption"/>
              <w:spacing w:before="0" w:after="0"/>
              <w:ind w:left="0"/>
            </w:pPr>
            <w:r w:rsidRPr="001E4B25">
              <w:t>I actively participate in environmental events organized in and/or by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2170604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6D98C3A8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52CDBD7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39EAFD8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70C5EAA" w14:textId="08792407" w:rsidR="00C35739" w:rsidRDefault="00C35739" w:rsidP="00C35739">
            <w:pPr>
              <w:pStyle w:val="MDPI41tablecaption"/>
              <w:spacing w:before="0" w:after="0"/>
              <w:ind w:left="0"/>
            </w:pPr>
            <w:r w:rsidRPr="001E4B25">
              <w:t>I actively participate in environmental events organized in and/or by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0984B98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016FE8C9" w14:textId="77777777" w:rsidTr="0073695F">
        <w:trPr>
          <w:trHeight w:val="147"/>
        </w:trPr>
        <w:tc>
          <w:tcPr>
            <w:tcW w:w="886" w:type="dxa"/>
            <w:tcBorders>
              <w:top w:val="single" w:sz="4" w:space="0" w:color="auto"/>
            </w:tcBorders>
          </w:tcPr>
          <w:p w14:paraId="18970224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OCBE5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7439D2B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95522FF" w14:textId="5BCDCBE2" w:rsidR="00C35739" w:rsidRDefault="00C35739" w:rsidP="00C35739">
            <w:pPr>
              <w:pStyle w:val="MDPI41tablecaption"/>
              <w:spacing w:before="0" w:after="0"/>
              <w:ind w:left="0"/>
            </w:pPr>
            <w:r w:rsidRPr="00245737">
              <w:t xml:space="preserve">I </w:t>
            </w:r>
            <w:r w:rsidRPr="00C35739">
              <w:rPr>
                <w:u w:val="single"/>
              </w:rPr>
              <w:t>am always</w:t>
            </w:r>
            <w:r w:rsidRPr="00245737">
              <w:t xml:space="preserve"> informed about my organization's environmental initiatives.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022C8827" w14:textId="6E3CDC56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75B4B76F" w14:textId="77777777" w:rsidTr="0073695F">
        <w:trPr>
          <w:trHeight w:val="223"/>
        </w:trPr>
        <w:tc>
          <w:tcPr>
            <w:tcW w:w="886" w:type="dxa"/>
            <w:tcBorders>
              <w:bottom w:val="single" w:sz="4" w:space="0" w:color="auto"/>
            </w:tcBorders>
          </w:tcPr>
          <w:p w14:paraId="3D42055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8D4C74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5EDB741" w14:textId="01137778" w:rsidR="00C35739" w:rsidRDefault="00C35739" w:rsidP="00C35739">
            <w:pPr>
              <w:pStyle w:val="MDPI41tablecaption"/>
              <w:spacing w:before="0" w:after="0"/>
              <w:ind w:left="0"/>
            </w:pPr>
            <w:r w:rsidRPr="00245737">
              <w:t>I stay informed about my organization‘s environmental initiatives.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B9BDE88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7426EA88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30EE07B9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OCBE6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36AB1B59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D4508AF" w14:textId="4581F3EF" w:rsidR="00C35739" w:rsidRDefault="00C35739" w:rsidP="00C35739">
            <w:pPr>
              <w:pStyle w:val="MDPI41tablecaption"/>
              <w:spacing w:before="0" w:after="0"/>
              <w:ind w:left="0"/>
            </w:pPr>
            <w:r w:rsidRPr="0020690B">
              <w:t>I undertake environmental actions that contribute positively to the image of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C6B1C3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2D708932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400613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6D9E2D8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84691BA" w14:textId="2577E5E7" w:rsidR="00C35739" w:rsidRDefault="00C35739" w:rsidP="00C35739">
            <w:pPr>
              <w:pStyle w:val="MDPI41tablecaption"/>
              <w:spacing w:before="0" w:after="0"/>
              <w:ind w:left="0"/>
            </w:pPr>
            <w:r w:rsidRPr="0020690B">
              <w:t>I undertake environmental actions that contribute positively to the image of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6517132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0678FD5B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514C0AB8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OCBE7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D44209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9A32256" w14:textId="7AF0516A" w:rsidR="00C35739" w:rsidRDefault="00C35739" w:rsidP="00C35739">
            <w:pPr>
              <w:pStyle w:val="MDPI41tablecaption"/>
              <w:spacing w:before="0" w:after="0"/>
              <w:ind w:left="0"/>
            </w:pPr>
            <w:r w:rsidRPr="004C4BFA">
              <w:t>I volunteer for projects or events that deal with environmental issues in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2692339" w14:textId="1519D85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17E1F252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6A9C2FA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4DCD7DD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2751E39F" w14:textId="75A24B03" w:rsidR="00C35739" w:rsidRDefault="00C35739" w:rsidP="00C35739">
            <w:pPr>
              <w:pStyle w:val="MDPI41tablecaption"/>
              <w:spacing w:before="0" w:after="0"/>
              <w:ind w:left="0"/>
            </w:pPr>
            <w:r w:rsidRPr="004C4BFA">
              <w:t xml:space="preserve">I </w:t>
            </w:r>
            <w:r>
              <w:t>volunteer</w:t>
            </w:r>
            <w:r w:rsidRPr="00A068FC">
              <w:t xml:space="preserve"> </w:t>
            </w:r>
            <w:r>
              <w:t xml:space="preserve">for </w:t>
            </w:r>
            <w:r w:rsidRPr="004C4BFA">
              <w:t>projects or events that deal with environmental issues in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B96164B" w14:textId="09CE9DB2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32C05DC9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5219FAA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OCBE8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49B26BE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CE176F2" w14:textId="25D5D616" w:rsidR="00C35739" w:rsidRDefault="00C35739" w:rsidP="00C35739">
            <w:pPr>
              <w:pStyle w:val="MDPI41tablecaption"/>
              <w:spacing w:before="0" w:after="0"/>
              <w:ind w:left="0"/>
            </w:pPr>
            <w:r w:rsidRPr="00A068FC">
              <w:t xml:space="preserve">I </w:t>
            </w:r>
            <w:r w:rsidRPr="006678CF">
              <w:rPr>
                <w:u w:val="single"/>
              </w:rPr>
              <w:t xml:space="preserve">volunteer </w:t>
            </w:r>
            <w:r w:rsidRPr="00A068FC">
              <w:t>my time to help my colleagues consider the environment in everything they do at work.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09D0472" w14:textId="084417F3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74608002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8DAAFB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189445E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B4A1512" w14:textId="1782DD3E" w:rsidR="00C35739" w:rsidRDefault="00C35739" w:rsidP="00C35739">
            <w:pPr>
              <w:pStyle w:val="MDPI41tablecaption"/>
              <w:spacing w:before="0" w:after="0"/>
              <w:ind w:left="0"/>
            </w:pPr>
            <w:r w:rsidRPr="00A068FC">
              <w:t>I spontaneously give my time to help my colleagues consider the environment in everything they do at work.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41713D4" w14:textId="3FD9DDEA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03B6520D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351BBE52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OCBE9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0461115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AE38110" w14:textId="6834425C" w:rsidR="00C35739" w:rsidRDefault="00C35739" w:rsidP="00C35739">
            <w:pPr>
              <w:pStyle w:val="MDPI41tablecaption"/>
              <w:spacing w:before="0" w:after="0"/>
              <w:ind w:left="0"/>
            </w:pPr>
            <w:r w:rsidRPr="00913E70">
              <w:t>I encourage my colleagues to adopt more environmentally conscious behavior.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24DB14B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4CABF42E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04767E9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50E30D5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3184B6ED" w14:textId="37E2B1DE" w:rsidR="00C35739" w:rsidRDefault="00C35739" w:rsidP="00C35739">
            <w:pPr>
              <w:pStyle w:val="MDPI41tablecaption"/>
              <w:spacing w:before="0" w:after="0"/>
              <w:ind w:left="0"/>
            </w:pPr>
            <w:r w:rsidRPr="00913E70">
              <w:t>I encourage my colleagues to adopt more environmentally conscious behavior.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B6A6B8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55222ABF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7BC3764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OCBE10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49C8AE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488CFE6" w14:textId="5DFA04E0" w:rsidR="00C35739" w:rsidRDefault="00C35739" w:rsidP="00C35739">
            <w:pPr>
              <w:pStyle w:val="MDPI41tablecaption"/>
              <w:spacing w:before="0" w:after="0"/>
              <w:ind w:left="0"/>
            </w:pPr>
            <w:r w:rsidRPr="00F43196">
              <w:t>I encourage my colleagues to express their ideas and opinions on environmental issues.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1F9C958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4BB6E97B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ACECA24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A2D780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D61AFA9" w14:textId="5B99E954" w:rsidR="00C35739" w:rsidRDefault="00C35739" w:rsidP="00C35739">
            <w:pPr>
              <w:pStyle w:val="MDPI41tablecaption"/>
              <w:spacing w:before="0" w:after="0"/>
              <w:ind w:left="0"/>
            </w:pPr>
            <w:r w:rsidRPr="00F43196">
              <w:t>I encourage my colleagues to express their ideas and opinions on environmental issues.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79C8C1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5258B149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4327E43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OCBE11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C6B8F6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7568AEA4" w14:textId="7E5F86FF" w:rsidR="00C35739" w:rsidRDefault="00C35739" w:rsidP="00C35739">
            <w:pPr>
              <w:pStyle w:val="MDPI41tablecaption"/>
              <w:spacing w:before="0" w:after="0"/>
              <w:ind w:left="0"/>
            </w:pPr>
            <w:r w:rsidRPr="0074697A">
              <w:t>I feel motivated to engage in environmental actions and initiatives in my work, regardless of my organization orientation.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4C00B62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41EAD737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2F96236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DD9C14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15D86882" w14:textId="31CAF04E" w:rsidR="00C35739" w:rsidRDefault="00C35739" w:rsidP="00C35739">
            <w:pPr>
              <w:pStyle w:val="MDPI41tablecaption"/>
              <w:spacing w:before="0" w:after="0"/>
              <w:ind w:left="0"/>
            </w:pPr>
            <w:r w:rsidRPr="0074697A">
              <w:t>I feel motivated to get involved in environmental actions and initiatives in my work regardless of my organization orientations.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A2E010B" w14:textId="18A4814E" w:rsidR="00C35739" w:rsidRDefault="001F708B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</w:tbl>
    <w:p w14:paraId="694F391C" w14:textId="77777777" w:rsidR="009D646C" w:rsidRDefault="009D646C" w:rsidP="009D646C">
      <w:pPr>
        <w:pStyle w:val="MDPI41tablecaption"/>
        <w:spacing w:before="0" w:after="0"/>
      </w:pPr>
    </w:p>
    <w:p w14:paraId="1F4EE91A" w14:textId="77777777" w:rsidR="009D646C" w:rsidRDefault="009D646C" w:rsidP="009D646C">
      <w:pPr>
        <w:pStyle w:val="MDPI41tablecaption"/>
        <w:spacing w:before="0"/>
      </w:pPr>
    </w:p>
    <w:p w14:paraId="31513C93" w14:textId="6F5F4512" w:rsidR="009D646C" w:rsidRDefault="009D646C" w:rsidP="009D646C">
      <w:pPr>
        <w:pStyle w:val="MDPI41tablecaption"/>
        <w:spacing w:before="0"/>
      </w:pPr>
      <w:r w:rsidRPr="00B07E0E">
        <w:rPr>
          <w:b/>
        </w:rPr>
        <w:t xml:space="preserve">Table </w:t>
      </w:r>
      <w:r>
        <w:rPr>
          <w:b/>
        </w:rPr>
        <w:t>S2b</w:t>
      </w:r>
      <w:r w:rsidRPr="00B07E0E">
        <w:rPr>
          <w:b/>
        </w:rPr>
        <w:t xml:space="preserve">. </w:t>
      </w:r>
      <w:r w:rsidRPr="000F5B4B">
        <w:t xml:space="preserve">Backward translation from </w:t>
      </w:r>
      <w:r>
        <w:t>Slovak</w:t>
      </w:r>
      <w:r w:rsidRPr="000F5B4B">
        <w:t xml:space="preserve"> to English language, and equivalence to the source version of questionnaire items about </w:t>
      </w:r>
      <w:r>
        <w:t>OI</w:t>
      </w:r>
      <w:r w:rsidRPr="000F5B4B">
        <w:t>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9D646C" w14:paraId="1775F524" w14:textId="77777777" w:rsidTr="0073695F">
        <w:tc>
          <w:tcPr>
            <w:tcW w:w="7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8D9ABD" w14:textId="77777777" w:rsidR="009D646C" w:rsidRDefault="009D646C" w:rsidP="0073695F">
            <w:pPr>
              <w:pStyle w:val="MDPI41tablecaption"/>
              <w:spacing w:before="0" w:after="0"/>
              <w:ind w:left="0"/>
              <w:jc w:val="right"/>
            </w:pPr>
            <w:r>
              <w:t xml:space="preserve">  </w:t>
            </w:r>
            <w:r w:rsidRPr="00B97C12">
              <w:t>Translators                      Back-translated items                     Equivalence</w:t>
            </w:r>
          </w:p>
        </w:tc>
      </w:tr>
      <w:tr w:rsidR="00C35739" w14:paraId="729BED26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234A2D9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OI1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FC2ABB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A42E42D" w14:textId="3389FB6C" w:rsidR="00C35739" w:rsidRDefault="00C35739" w:rsidP="00C35739">
            <w:pPr>
              <w:pStyle w:val="MDPI41tablecaption"/>
              <w:spacing w:before="0" w:after="0"/>
              <w:ind w:left="0"/>
            </w:pPr>
            <w:r w:rsidRPr="000D7598">
              <w:t>I am genuinely interested in what others think about my organization.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13385184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339DB23A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62E5AD7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03D506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B435264" w14:textId="4F7F1C80" w:rsidR="00C35739" w:rsidRDefault="00C35739" w:rsidP="00C35739">
            <w:pPr>
              <w:pStyle w:val="MDPI41tablecaption"/>
              <w:spacing w:before="0" w:after="0"/>
              <w:ind w:left="0"/>
            </w:pPr>
            <w:r w:rsidRPr="000D7598">
              <w:t xml:space="preserve">I </w:t>
            </w:r>
            <w:r w:rsidRPr="00C35739">
              <w:rPr>
                <w:u w:val="single"/>
              </w:rPr>
              <w:t>truly care about</w:t>
            </w:r>
            <w:r w:rsidRPr="000D7598">
              <w:t xml:space="preserve"> what others think about my organization.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10BCBCA5" w14:textId="145D07A5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05EC1A0C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43CB1BF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OI2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61FC6B6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BB05F3A" w14:textId="051050E6" w:rsidR="00C35739" w:rsidRDefault="00C35739" w:rsidP="00C35739">
            <w:pPr>
              <w:pStyle w:val="MDPI41tablecaption"/>
              <w:spacing w:before="0" w:after="0"/>
              <w:ind w:left="0"/>
            </w:pPr>
            <w:r w:rsidRPr="00972300">
              <w:t>When I talk about my organization, I say "we..." more often than "they...".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2841F8A2" w14:textId="7C9F3AEC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209E6802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4DB004D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4B78F9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10B7C20" w14:textId="5DFC4A8A" w:rsidR="00C35739" w:rsidRDefault="00C35739" w:rsidP="00C35739">
            <w:pPr>
              <w:pStyle w:val="MDPI41tablecaption"/>
              <w:spacing w:before="0" w:after="0"/>
              <w:ind w:left="0"/>
            </w:pPr>
            <w:r w:rsidRPr="00972300">
              <w:t xml:space="preserve">When I talk about my organization, I </w:t>
            </w:r>
            <w:r w:rsidRPr="00C35739">
              <w:rPr>
                <w:u w:val="single"/>
              </w:rPr>
              <w:t>often</w:t>
            </w:r>
            <w:r w:rsidRPr="00972300">
              <w:t xml:space="preserve"> say “we…” </w:t>
            </w:r>
            <w:r w:rsidRPr="00C35739">
              <w:rPr>
                <w:u w:val="single"/>
              </w:rPr>
              <w:t>rather than</w:t>
            </w:r>
            <w:r w:rsidRPr="00972300">
              <w:t xml:space="preserve"> “they…”.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0A5B85B" w14:textId="586C84A8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78489D98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7808CC6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OI3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04963D5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12BB4BBB" w14:textId="67AB9020" w:rsidR="00C35739" w:rsidRDefault="00C35739" w:rsidP="00C35739">
            <w:pPr>
              <w:pStyle w:val="MDPI41tablecaption"/>
              <w:spacing w:before="0" w:after="0"/>
              <w:ind w:left="0"/>
            </w:pPr>
            <w:r w:rsidRPr="00BD365E">
              <w:t>The success of this organization is my success.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6550FB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44BCCA47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4D2C05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4288CB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52AAFF2D" w14:textId="3BC4FF48" w:rsidR="00C35739" w:rsidRDefault="00C35739" w:rsidP="00C35739">
            <w:pPr>
              <w:pStyle w:val="MDPI41tablecaption"/>
              <w:spacing w:before="0" w:after="0"/>
              <w:ind w:left="0"/>
            </w:pPr>
            <w:r w:rsidRPr="00BD365E">
              <w:t>The success of this organization is also my success.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50C524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2F05DF61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19A8DBE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OI4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7E0861F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2A40E8A" w14:textId="0F8236F7" w:rsidR="00C35739" w:rsidRDefault="00C35739" w:rsidP="00C35739">
            <w:pPr>
              <w:pStyle w:val="MDPI41tablecaption"/>
              <w:spacing w:before="0" w:after="0"/>
              <w:ind w:left="0"/>
            </w:pPr>
            <w:r w:rsidRPr="00BD365E">
              <w:t>When someone praises my organization, I take it as a personal compliment.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0ACE7FB4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5BF88729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0F574E8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36D478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325E94E9" w14:textId="118351FD" w:rsidR="00C35739" w:rsidRDefault="00C35739" w:rsidP="00C35739">
            <w:pPr>
              <w:pStyle w:val="MDPI41tablecaption"/>
              <w:spacing w:before="0" w:after="0"/>
              <w:ind w:left="0"/>
            </w:pPr>
            <w:r w:rsidRPr="00BD365E">
              <w:t>When someone praises my organization, I take it as a personal compliment.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1837A52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014B1689" w14:textId="77777777" w:rsidTr="0073695F">
        <w:trPr>
          <w:trHeight w:val="147"/>
        </w:trPr>
        <w:tc>
          <w:tcPr>
            <w:tcW w:w="886" w:type="dxa"/>
            <w:tcBorders>
              <w:top w:val="single" w:sz="4" w:space="0" w:color="auto"/>
            </w:tcBorders>
          </w:tcPr>
          <w:p w14:paraId="686614F8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OI5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2F3F6F92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FA80916" w14:textId="75ED097C" w:rsidR="00C35739" w:rsidRDefault="00C35739" w:rsidP="00C35739">
            <w:pPr>
              <w:pStyle w:val="MDPI41tablecaption"/>
              <w:spacing w:before="0" w:after="0"/>
              <w:ind w:left="0"/>
            </w:pPr>
            <w:r w:rsidRPr="00BD365E">
              <w:t>If a news article in media criticized my organization, I would feel embarrassed.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C714AB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3CABCE0E" w14:textId="77777777" w:rsidTr="0073695F">
        <w:trPr>
          <w:trHeight w:val="223"/>
        </w:trPr>
        <w:tc>
          <w:tcPr>
            <w:tcW w:w="886" w:type="dxa"/>
            <w:tcBorders>
              <w:bottom w:val="single" w:sz="4" w:space="0" w:color="auto"/>
            </w:tcBorders>
          </w:tcPr>
          <w:p w14:paraId="38AC3C0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428752C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5C7F5BC1" w14:textId="2191CB31" w:rsidR="00C35739" w:rsidRDefault="00C35739" w:rsidP="00C35739">
            <w:pPr>
              <w:pStyle w:val="MDPI41tablecaption"/>
              <w:spacing w:before="0" w:after="0"/>
              <w:ind w:left="0"/>
            </w:pPr>
            <w:r w:rsidRPr="00BD365E">
              <w:t>If a news article in media criticized my organization, I would feel embarrassed.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1CEFF58C" w14:textId="30EEABBF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</w:tbl>
    <w:p w14:paraId="260CD2E4" w14:textId="77777777" w:rsidR="009D646C" w:rsidRDefault="009D646C" w:rsidP="009D646C">
      <w:pPr>
        <w:pStyle w:val="MDPI41tablecaption"/>
        <w:spacing w:before="0"/>
      </w:pPr>
    </w:p>
    <w:p w14:paraId="55034C91" w14:textId="0894456F" w:rsidR="009D646C" w:rsidRDefault="009D646C" w:rsidP="009D646C">
      <w:pPr>
        <w:pStyle w:val="MDPI41tablecaption"/>
        <w:spacing w:before="0"/>
      </w:pPr>
      <w:r w:rsidRPr="00B07E0E">
        <w:rPr>
          <w:b/>
        </w:rPr>
        <w:t xml:space="preserve">Table </w:t>
      </w:r>
      <w:r>
        <w:rPr>
          <w:b/>
        </w:rPr>
        <w:t>S2c</w:t>
      </w:r>
      <w:r w:rsidRPr="00B07E0E">
        <w:rPr>
          <w:b/>
        </w:rPr>
        <w:t xml:space="preserve">. </w:t>
      </w:r>
      <w:r w:rsidRPr="000F5B4B">
        <w:t xml:space="preserve">Backward translation from Portuguese to English language, and equivalence to the source version of questionnaire items about </w:t>
      </w:r>
      <w:r>
        <w:t>ER</w:t>
      </w:r>
      <w:r w:rsidRPr="000F5B4B">
        <w:t>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9D646C" w14:paraId="7F62FB32" w14:textId="77777777" w:rsidTr="0073695F">
        <w:tc>
          <w:tcPr>
            <w:tcW w:w="7848" w:type="dxa"/>
            <w:gridSpan w:val="4"/>
            <w:tcBorders>
              <w:bottom w:val="single" w:sz="4" w:space="0" w:color="auto"/>
            </w:tcBorders>
          </w:tcPr>
          <w:p w14:paraId="7A9D4B69" w14:textId="77777777" w:rsidR="009D646C" w:rsidRDefault="009D646C" w:rsidP="0073695F">
            <w:pPr>
              <w:pStyle w:val="MDPI41tablecaption"/>
              <w:spacing w:before="0"/>
              <w:ind w:left="0"/>
              <w:jc w:val="right"/>
            </w:pPr>
            <w:r>
              <w:t xml:space="preserve">  Translators                      Back-translated items                     </w:t>
            </w:r>
            <w:r w:rsidRPr="000F5B4B">
              <w:t>Equivalence</w:t>
            </w:r>
          </w:p>
        </w:tc>
      </w:tr>
      <w:tr w:rsidR="00C35739" w14:paraId="6532A428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134B975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ER1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55F9A6E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658555B1" w14:textId="734C9631" w:rsidR="00C35739" w:rsidRDefault="00C35739" w:rsidP="00C35739">
            <w:pPr>
              <w:pStyle w:val="MDPI41tablecaption"/>
              <w:spacing w:before="0" w:after="0"/>
              <w:ind w:left="0"/>
            </w:pPr>
            <w:r w:rsidRPr="00C35739">
              <w:t xml:space="preserve">My organization is </w:t>
            </w:r>
            <w:r w:rsidRPr="00C35739">
              <w:rPr>
                <w:u w:val="single"/>
              </w:rPr>
              <w:t>truly interested</w:t>
            </w:r>
            <w:r w:rsidRPr="00C35739">
              <w:t xml:space="preserve"> in being environmentally responsible.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47355CB7" w14:textId="494E05CE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5A7EBD79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62D07DE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37AEBE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4DB990E1" w14:textId="5C2ADB06" w:rsidR="00C35739" w:rsidRDefault="00C35739" w:rsidP="00C35739">
            <w:pPr>
              <w:pStyle w:val="MDPI41tablecaption"/>
              <w:spacing w:before="0" w:after="0"/>
              <w:ind w:left="0"/>
            </w:pPr>
            <w:r w:rsidRPr="00C35739">
              <w:t>My organization is genuinely concerned about being environmentally responsible.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2F7E0F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068E4E78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4B379EF4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ER2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2FD9C1DF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4FEF4993" w14:textId="73214D84" w:rsidR="00C35739" w:rsidRDefault="00C35739" w:rsidP="00C35739">
            <w:pPr>
              <w:pStyle w:val="MDPI41tablecaption"/>
              <w:spacing w:before="0" w:after="0"/>
              <w:ind w:left="0"/>
            </w:pPr>
            <w:r w:rsidRPr="00C35739">
              <w:t>My organization engages in environmentally responsible initiatives because it feels morally obligated to help.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29E663C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1EEE9F35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1C64F32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67D1541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494F623" w14:textId="5FA7C713" w:rsidR="00C35739" w:rsidRDefault="00C35739" w:rsidP="00C35739">
            <w:pPr>
              <w:pStyle w:val="MDPI41tablecaption"/>
              <w:spacing w:before="0" w:after="0"/>
              <w:ind w:left="0"/>
            </w:pPr>
            <w:r w:rsidRPr="00C35739">
              <w:t xml:space="preserve">My organization engages in environmentally responsible initiatives because it feels </w:t>
            </w:r>
            <w:r w:rsidRPr="00C35739">
              <w:rPr>
                <w:u w:val="single"/>
              </w:rPr>
              <w:t>a moral obligation</w:t>
            </w:r>
            <w:r w:rsidRPr="00C35739">
              <w:t xml:space="preserve"> to help.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1B3847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138698D8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435E6808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ER3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7C9C21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3227B543" w14:textId="428D0323" w:rsidR="00C35739" w:rsidRDefault="00C35739" w:rsidP="00C35739">
            <w:pPr>
              <w:pStyle w:val="MDPI41tablecaption"/>
              <w:spacing w:before="0" w:after="0"/>
              <w:ind w:left="0"/>
            </w:pPr>
            <w:r w:rsidRPr="00C35739">
              <w:t>My organization engages in environmentally responsible initiatives to give back something to community.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38619B1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  <w:tr w:rsidR="00C35739" w14:paraId="148634F7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2DA25CC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48CD1A2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7F70186F" w14:textId="36BE2A62" w:rsidR="00C35739" w:rsidRDefault="00C35739" w:rsidP="00C35739">
            <w:pPr>
              <w:pStyle w:val="MDPI41tablecaption"/>
              <w:spacing w:before="0" w:after="0"/>
              <w:ind w:left="0"/>
            </w:pPr>
            <w:r w:rsidRPr="00C35739">
              <w:t>My organization participates in environmentally responsible initiatives in order to give something back to community.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A66603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 w:rsidRPr="00281EDC">
              <w:t>=</w:t>
            </w:r>
          </w:p>
        </w:tc>
      </w:tr>
    </w:tbl>
    <w:p w14:paraId="7BAA9B6D" w14:textId="77777777" w:rsidR="009D646C" w:rsidRDefault="009D646C" w:rsidP="009D646C">
      <w:pPr>
        <w:pStyle w:val="MDPI41tablecaption"/>
        <w:spacing w:before="0" w:after="0"/>
      </w:pPr>
    </w:p>
    <w:p w14:paraId="5B19B189" w14:textId="77777777" w:rsidR="009D646C" w:rsidRDefault="009D646C" w:rsidP="009D646C">
      <w:pPr>
        <w:pStyle w:val="MDPI41tablecaption"/>
        <w:spacing w:before="0" w:after="0"/>
      </w:pPr>
    </w:p>
    <w:p w14:paraId="03BCC83D" w14:textId="17670848" w:rsidR="009D646C" w:rsidRDefault="009D646C" w:rsidP="009D646C">
      <w:pPr>
        <w:pStyle w:val="MDPI41tablecaption"/>
        <w:spacing w:before="0"/>
      </w:pPr>
      <w:r w:rsidRPr="00B07E0E">
        <w:rPr>
          <w:b/>
        </w:rPr>
        <w:t xml:space="preserve">Table </w:t>
      </w:r>
      <w:r>
        <w:rPr>
          <w:b/>
        </w:rPr>
        <w:t>S2d</w:t>
      </w:r>
      <w:r w:rsidRPr="00B07E0E">
        <w:rPr>
          <w:b/>
        </w:rPr>
        <w:t xml:space="preserve">. </w:t>
      </w:r>
      <w:r w:rsidRPr="000F5B4B">
        <w:t xml:space="preserve">Backward translation from </w:t>
      </w:r>
      <w:r>
        <w:t>Slovak</w:t>
      </w:r>
      <w:r w:rsidRPr="000F5B4B">
        <w:t xml:space="preserve"> to English language, and equivalence to the source version of questionnaire items about </w:t>
      </w:r>
      <w:r>
        <w:t>GHRM</w:t>
      </w:r>
      <w:r w:rsidRPr="000F5B4B">
        <w:t>.</w:t>
      </w:r>
    </w:p>
    <w:tbl>
      <w:tblPr>
        <w:tblStyle w:val="Mriekatabuky"/>
        <w:tblW w:w="0" w:type="auto"/>
        <w:tblInd w:w="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527"/>
        <w:gridCol w:w="6042"/>
        <w:gridCol w:w="393"/>
      </w:tblGrid>
      <w:tr w:rsidR="009D646C" w14:paraId="365847F7" w14:textId="77777777" w:rsidTr="0073695F">
        <w:tc>
          <w:tcPr>
            <w:tcW w:w="7848" w:type="dxa"/>
            <w:gridSpan w:val="4"/>
            <w:tcBorders>
              <w:bottom w:val="single" w:sz="4" w:space="0" w:color="auto"/>
            </w:tcBorders>
          </w:tcPr>
          <w:p w14:paraId="7C5A7C1C" w14:textId="77777777" w:rsidR="009D646C" w:rsidRDefault="009D646C" w:rsidP="0073695F">
            <w:pPr>
              <w:pStyle w:val="MDPI41tablecaption"/>
              <w:spacing w:before="0"/>
              <w:ind w:left="0"/>
              <w:jc w:val="right"/>
            </w:pPr>
            <w:r>
              <w:t xml:space="preserve">  Translators                      Back-translated items                     </w:t>
            </w:r>
            <w:r w:rsidRPr="000F5B4B">
              <w:t>Equivalence</w:t>
            </w:r>
          </w:p>
        </w:tc>
      </w:tr>
      <w:tr w:rsidR="00C35739" w14:paraId="566B530E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73CDAA1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GHRM1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3402382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542FF778" w14:textId="7A3E778C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sets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goals for its employees.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4F359A3F" w14:textId="379EEE5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54F81136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6E5E16B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A99D05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69DA17BB" w14:textId="497D1EAF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sets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goals for its employees.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ECD4C61" w14:textId="3A803F6B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1129E167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4BB914B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GHRM2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165C90FE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783311F3" w14:textId="600EFDE8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provides employees with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training to promote green values.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5A448186" w14:textId="77BCAA31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208D5BD1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0EB8D93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6472515F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10A89869" w14:textId="3A2FA16C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provides employees with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training to promote green values.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EEBA107" w14:textId="572DCA1C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3380892F" w14:textId="77777777" w:rsidTr="0073695F">
        <w:tc>
          <w:tcPr>
            <w:tcW w:w="886" w:type="dxa"/>
            <w:tcBorders>
              <w:top w:val="single" w:sz="4" w:space="0" w:color="auto"/>
            </w:tcBorders>
          </w:tcPr>
          <w:p w14:paraId="6A082555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GHRM3</w:t>
            </w:r>
          </w:p>
        </w:tc>
        <w:tc>
          <w:tcPr>
            <w:tcW w:w="527" w:type="dxa"/>
            <w:tcBorders>
              <w:top w:val="single" w:sz="4" w:space="0" w:color="auto"/>
            </w:tcBorders>
          </w:tcPr>
          <w:p w14:paraId="558D27DC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</w:tcBorders>
          </w:tcPr>
          <w:p w14:paraId="233F1809" w14:textId="5050748A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provides employees with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training to develop the knowledge and skills </w:t>
            </w:r>
            <w:r w:rsidRPr="00C35739">
              <w:rPr>
                <w:u w:val="single"/>
              </w:rPr>
              <w:t>needed</w:t>
            </w:r>
            <w:r w:rsidRPr="00A67853">
              <w:t xml:space="preserve"> for green management.</w:t>
            </w:r>
          </w:p>
        </w:tc>
        <w:tc>
          <w:tcPr>
            <w:tcW w:w="393" w:type="dxa"/>
            <w:tcBorders>
              <w:top w:val="single" w:sz="4" w:space="0" w:color="auto"/>
            </w:tcBorders>
          </w:tcPr>
          <w:p w14:paraId="4689E770" w14:textId="18F31C58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04EAB628" w14:textId="77777777" w:rsidTr="0073695F">
        <w:tc>
          <w:tcPr>
            <w:tcW w:w="886" w:type="dxa"/>
            <w:tcBorders>
              <w:bottom w:val="single" w:sz="4" w:space="0" w:color="auto"/>
            </w:tcBorders>
          </w:tcPr>
          <w:p w14:paraId="651B8D3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6D05593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14:paraId="013C4B7B" w14:textId="3993B6D6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provides employees with </w:t>
            </w:r>
            <w:r w:rsidRPr="00C35739">
              <w:rPr>
                <w:u w:val="single"/>
              </w:rPr>
              <w:t>environmental</w:t>
            </w:r>
            <w:r w:rsidRPr="00C35739">
              <w:t xml:space="preserve"> </w:t>
            </w:r>
            <w:r w:rsidRPr="00A67853">
              <w:t xml:space="preserve">training to develop the knowledge and skills </w:t>
            </w:r>
            <w:r w:rsidRPr="00C35739">
              <w:rPr>
                <w:u w:val="single"/>
              </w:rPr>
              <w:t>needed</w:t>
            </w:r>
            <w:r w:rsidRPr="00A67853">
              <w:t xml:space="preserve"> for green management.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1285FAA" w14:textId="4B471C30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67F183D7" w14:textId="77777777" w:rsidTr="0073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AE0C0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GHRM4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D0A81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8AEAE" w14:textId="72DA0E60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considers employees' environmental behavior in the workplace </w:t>
            </w:r>
            <w:r w:rsidRPr="00C35739">
              <w:rPr>
                <w:u w:val="single"/>
              </w:rPr>
              <w:t>when evaluating performance</w:t>
            </w:r>
            <w:r w:rsidRPr="00A67853">
              <w:t>.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255C6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7FD50473" w14:textId="77777777" w:rsidTr="0073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BB323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40BFF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D1E03" w14:textId="32666286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considers employees' environmental behavior in the workplace </w:t>
            </w:r>
            <w:r w:rsidRPr="00C35739">
              <w:rPr>
                <w:u w:val="single"/>
              </w:rPr>
              <w:t>when evaluating performance</w:t>
            </w:r>
            <w:r w:rsidRPr="00A67853">
              <w:t>.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533E7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=</w:t>
            </w:r>
          </w:p>
        </w:tc>
      </w:tr>
      <w:tr w:rsidR="00C35739" w14:paraId="0F72C3E8" w14:textId="77777777" w:rsidTr="0073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8A052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GHRM5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B3D0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BT1</w:t>
            </w:r>
          </w:p>
        </w:tc>
        <w:tc>
          <w:tcPr>
            <w:tcW w:w="6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548A" w14:textId="1CDE8D04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connects employees' workplace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behavior in the workplace with rewards and compensation.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51CE7" w14:textId="38FA8C3C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  <w:tr w:rsidR="00C35739" w14:paraId="3DFA2678" w14:textId="77777777" w:rsidTr="007369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243AB" w14:textId="77777777" w:rsidR="00C35739" w:rsidRDefault="00C35739" w:rsidP="00C35739">
            <w:pPr>
              <w:pStyle w:val="MDPI41tablecaption"/>
              <w:spacing w:before="0" w:after="0"/>
              <w:ind w:left="0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ACD4A" w14:textId="77777777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t>BT2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26560" w14:textId="20D4A03B" w:rsidR="00C35739" w:rsidRDefault="00C35739" w:rsidP="00C35739">
            <w:pPr>
              <w:pStyle w:val="MDPI41tablecaption"/>
              <w:spacing w:before="0" w:after="0"/>
              <w:ind w:left="0"/>
            </w:pPr>
            <w:r w:rsidRPr="00A67853">
              <w:t xml:space="preserve">My organization links employees' workplace </w:t>
            </w:r>
            <w:r w:rsidRPr="00C35739">
              <w:rPr>
                <w:u w:val="single"/>
              </w:rPr>
              <w:t>environmental</w:t>
            </w:r>
            <w:r w:rsidRPr="00A67853">
              <w:t xml:space="preserve"> behavior with rewards and compensations.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7F762" w14:textId="56CF1394" w:rsidR="00C35739" w:rsidRDefault="00C35739" w:rsidP="00C35739">
            <w:pPr>
              <w:pStyle w:val="MDPI41tablecaption"/>
              <w:spacing w:before="0" w:after="0"/>
              <w:ind w:left="0"/>
            </w:pPr>
            <w:r>
              <w:sym w:font="Symbol" w:char="F0B9"/>
            </w:r>
          </w:p>
        </w:tc>
      </w:tr>
    </w:tbl>
    <w:p w14:paraId="40A2A874" w14:textId="77777777" w:rsidR="009D646C" w:rsidRDefault="009D646C" w:rsidP="009D646C">
      <w:pPr>
        <w:pStyle w:val="MDPI41tablecaption"/>
        <w:spacing w:before="0" w:after="0"/>
      </w:pPr>
    </w:p>
    <w:p w14:paraId="62E16496" w14:textId="77777777" w:rsidR="00B97C12" w:rsidRDefault="00B97C12" w:rsidP="00776241">
      <w:pPr>
        <w:pStyle w:val="MDPI41tablecaption"/>
        <w:spacing w:before="0"/>
      </w:pPr>
    </w:p>
    <w:sectPr w:rsidR="00B97C12" w:rsidSect="00CB1F84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7" w:right="720" w:bottom="1077" w:left="720" w:header="1020" w:footer="340" w:gutter="0"/>
      <w:lnNumType w:countBy="1" w:distance="255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0020B" w14:textId="77777777" w:rsidR="00CB1F84" w:rsidRDefault="00CB1F84">
      <w:pPr>
        <w:spacing w:line="240" w:lineRule="auto"/>
      </w:pPr>
      <w:r>
        <w:separator/>
      </w:r>
    </w:p>
  </w:endnote>
  <w:endnote w:type="continuationSeparator" w:id="0">
    <w:p w14:paraId="30E8A4E3" w14:textId="77777777" w:rsidR="00CB1F84" w:rsidRDefault="00CB1F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00759" w14:textId="77777777" w:rsidR="00B1681F" w:rsidRPr="00415F40" w:rsidRDefault="00B1681F" w:rsidP="00B1681F">
    <w:pPr>
      <w:pStyle w:val="Pta"/>
      <w:adjustRightInd w:val="0"/>
      <w:spacing w:before="120" w:line="160" w:lineRule="exac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16CC" w14:textId="77777777" w:rsidR="00F531CA" w:rsidRDefault="00F531CA" w:rsidP="00815A71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</w:rPr>
    </w:pPr>
  </w:p>
  <w:p w14:paraId="62214E73" w14:textId="77777777" w:rsidR="00B1681F" w:rsidRPr="00372FCD" w:rsidRDefault="00B1681F" w:rsidP="001A7632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fr-CH"/>
      </w:rPr>
    </w:pPr>
    <w:r w:rsidRPr="009D1930">
      <w:rPr>
        <w:i/>
        <w:sz w:val="16"/>
        <w:szCs w:val="16"/>
      </w:rPr>
      <w:t xml:space="preserve">Adm. Sci. </w:t>
    </w:r>
    <w:r w:rsidR="00393058">
      <w:rPr>
        <w:b/>
        <w:bCs/>
        <w:iCs/>
        <w:sz w:val="16"/>
        <w:szCs w:val="16"/>
      </w:rPr>
      <w:t>2024</w:t>
    </w:r>
    <w:r w:rsidR="008D65B5" w:rsidRPr="008D65B5">
      <w:rPr>
        <w:bCs/>
        <w:iCs/>
        <w:sz w:val="16"/>
        <w:szCs w:val="16"/>
      </w:rPr>
      <w:t>,</w:t>
    </w:r>
    <w:r w:rsidR="00393058">
      <w:rPr>
        <w:bCs/>
        <w:i/>
        <w:iCs/>
        <w:sz w:val="16"/>
        <w:szCs w:val="16"/>
      </w:rPr>
      <w:t xml:space="preserve"> 14</w:t>
    </w:r>
    <w:r w:rsidR="008D65B5" w:rsidRPr="008D65B5">
      <w:rPr>
        <w:bCs/>
        <w:iCs/>
        <w:sz w:val="16"/>
        <w:szCs w:val="16"/>
      </w:rPr>
      <w:t xml:space="preserve">, </w:t>
    </w:r>
    <w:r w:rsidR="00AD091E">
      <w:rPr>
        <w:bCs/>
        <w:iCs/>
        <w:sz w:val="16"/>
        <w:szCs w:val="16"/>
      </w:rPr>
      <w:t>x</w:t>
    </w:r>
    <w:r w:rsidR="00F531CA">
      <w:rPr>
        <w:bCs/>
        <w:iCs/>
        <w:sz w:val="16"/>
        <w:szCs w:val="16"/>
      </w:rPr>
      <w:t>. https://doi.org/10.3390/xxxxx</w:t>
    </w:r>
    <w:r w:rsidR="001A7632" w:rsidRPr="00372FCD">
      <w:rPr>
        <w:sz w:val="16"/>
        <w:szCs w:val="16"/>
        <w:lang w:val="fr-CH"/>
      </w:rPr>
      <w:tab/>
    </w:r>
    <w:r w:rsidRPr="00372FCD">
      <w:rPr>
        <w:sz w:val="16"/>
        <w:szCs w:val="16"/>
        <w:lang w:val="fr-CH"/>
      </w:rPr>
      <w:t>www.mdpi.com/journal/</w:t>
    </w:r>
    <w:r w:rsidRPr="009D1930">
      <w:rPr>
        <w:sz w:val="16"/>
        <w:szCs w:val="16"/>
      </w:rPr>
      <w:t>admsci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E5920" w14:textId="77777777" w:rsidR="00CB1F84" w:rsidRDefault="00CB1F84">
      <w:pPr>
        <w:spacing w:line="240" w:lineRule="auto"/>
      </w:pPr>
      <w:r>
        <w:separator/>
      </w:r>
    </w:p>
  </w:footnote>
  <w:footnote w:type="continuationSeparator" w:id="0">
    <w:p w14:paraId="475B1CA7" w14:textId="77777777" w:rsidR="00CB1F84" w:rsidRDefault="00CB1F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B41F4" w14:textId="77777777" w:rsidR="00B1681F" w:rsidRDefault="00B1681F" w:rsidP="00B1681F">
    <w:pPr>
      <w:pStyle w:val="Hlavik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F6DD" w14:textId="77777777" w:rsidR="00F531CA" w:rsidRDefault="00B1681F" w:rsidP="001A7632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Adm. Sci. </w:t>
    </w:r>
    <w:r w:rsidR="00393058">
      <w:rPr>
        <w:b/>
        <w:sz w:val="16"/>
      </w:rPr>
      <w:t>2024</w:t>
    </w:r>
    <w:r w:rsidR="008D65B5" w:rsidRPr="008D65B5">
      <w:rPr>
        <w:sz w:val="16"/>
      </w:rPr>
      <w:t>,</w:t>
    </w:r>
    <w:r w:rsidR="00393058">
      <w:rPr>
        <w:i/>
        <w:sz w:val="16"/>
      </w:rPr>
      <w:t xml:space="preserve"> 14</w:t>
    </w:r>
    <w:r w:rsidR="00AD091E">
      <w:rPr>
        <w:sz w:val="16"/>
      </w:rPr>
      <w:t>, x FOR PEER REVIEW</w:t>
    </w:r>
    <w:r w:rsidR="001A7632">
      <w:rPr>
        <w:sz w:val="16"/>
      </w:rPr>
      <w:tab/>
    </w:r>
    <w:r w:rsidR="00AD091E">
      <w:rPr>
        <w:sz w:val="16"/>
      </w:rPr>
      <w:fldChar w:fldCharType="begin"/>
    </w:r>
    <w:r w:rsidR="00AD091E">
      <w:rPr>
        <w:sz w:val="16"/>
      </w:rPr>
      <w:instrText xml:space="preserve"> PAGE   \* MERGEFORMAT </w:instrText>
    </w:r>
    <w:r w:rsidR="00AD091E">
      <w:rPr>
        <w:sz w:val="16"/>
      </w:rPr>
      <w:fldChar w:fldCharType="separate"/>
    </w:r>
    <w:r w:rsidR="009E081C">
      <w:rPr>
        <w:sz w:val="16"/>
      </w:rPr>
      <w:t>5</w:t>
    </w:r>
    <w:r w:rsidR="00AD091E">
      <w:rPr>
        <w:sz w:val="16"/>
      </w:rPr>
      <w:fldChar w:fldCharType="end"/>
    </w:r>
    <w:r w:rsidR="00AD091E">
      <w:rPr>
        <w:sz w:val="16"/>
      </w:rPr>
      <w:t xml:space="preserve"> of </w:t>
    </w:r>
    <w:r w:rsidR="00AD091E">
      <w:rPr>
        <w:sz w:val="16"/>
      </w:rPr>
      <w:fldChar w:fldCharType="begin"/>
    </w:r>
    <w:r w:rsidR="00AD091E">
      <w:rPr>
        <w:sz w:val="16"/>
      </w:rPr>
      <w:instrText xml:space="preserve"> NUMPAGES   \* MERGEFORMAT </w:instrText>
    </w:r>
    <w:r w:rsidR="00AD091E">
      <w:rPr>
        <w:sz w:val="16"/>
      </w:rPr>
      <w:fldChar w:fldCharType="separate"/>
    </w:r>
    <w:r w:rsidR="009E081C">
      <w:rPr>
        <w:sz w:val="16"/>
      </w:rPr>
      <w:t>5</w:t>
    </w:r>
    <w:r w:rsidR="00AD091E">
      <w:rPr>
        <w:sz w:val="16"/>
      </w:rPr>
      <w:fldChar w:fldCharType="end"/>
    </w:r>
  </w:p>
  <w:p w14:paraId="79086B2D" w14:textId="77777777" w:rsidR="00B1681F" w:rsidRPr="003C336F" w:rsidRDefault="00B1681F" w:rsidP="00815A71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F531CA" w:rsidRPr="001A7632" w14:paraId="3D66D0BC" w14:textId="77777777" w:rsidTr="00AA0E10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539C4F8D" w14:textId="77777777" w:rsidR="00F531CA" w:rsidRPr="002B6E6F" w:rsidRDefault="00C92DF4" w:rsidP="001A7632">
          <w:pPr>
            <w:pStyle w:val="Hlavika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2B6E6F">
            <w:rPr>
              <w:rFonts w:eastAsia="DengXian"/>
              <w:b/>
              <w:bCs/>
            </w:rPr>
            <w:drawing>
              <wp:inline distT="0" distB="0" distL="0" distR="0" wp14:anchorId="587C2AEE" wp14:editId="2E87D2AA">
                <wp:extent cx="1676400" cy="436245"/>
                <wp:effectExtent l="0" t="0" r="0" b="0"/>
                <wp:docPr id="1" name="Picture 5" descr="C:\Users\home\AppData\Local\Temp\HZ$D.082.3275\admin_sciences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home\AppData\Local\Temp\HZ$D.082.3275\admin_sciences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2EA4B149" w14:textId="77777777" w:rsidR="00F531CA" w:rsidRPr="002B6E6F" w:rsidRDefault="00F531CA" w:rsidP="001A7632">
          <w:pPr>
            <w:pStyle w:val="Hlavika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7F3207EB" w14:textId="77777777" w:rsidR="00F531CA" w:rsidRPr="002B6E6F" w:rsidRDefault="00AA0E10" w:rsidP="00AA0E10">
          <w:pPr>
            <w:pStyle w:val="Hlavika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>
            <w:rPr>
              <w:rFonts w:eastAsia="DengXian"/>
              <w:b/>
              <w:bCs/>
            </w:rPr>
            <w:drawing>
              <wp:inline distT="0" distB="0" distL="0" distR="0" wp14:anchorId="2BA9944F" wp14:editId="23AB584B">
                <wp:extent cx="540000" cy="360000"/>
                <wp:effectExtent l="0" t="0" r="0" b="2540"/>
                <wp:docPr id="2145321043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5321043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C629AA2" w14:textId="77777777" w:rsidR="00B1681F" w:rsidRPr="00F531CA" w:rsidRDefault="00B1681F" w:rsidP="00815A71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4692E"/>
    <w:multiLevelType w:val="hybridMultilevel"/>
    <w:tmpl w:val="9CAAA200"/>
    <w:lvl w:ilvl="0" w:tplc="AFFAA4A4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623A"/>
    <w:multiLevelType w:val="hybridMultilevel"/>
    <w:tmpl w:val="22A432E0"/>
    <w:lvl w:ilvl="0" w:tplc="6BF2BCF2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468F5"/>
    <w:multiLevelType w:val="hybridMultilevel"/>
    <w:tmpl w:val="B25CE0BA"/>
    <w:lvl w:ilvl="0" w:tplc="7390E0A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4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0" w15:restartNumberingAfterBreak="0">
    <w:nsid w:val="5C1B2ECE"/>
    <w:multiLevelType w:val="hybridMultilevel"/>
    <w:tmpl w:val="A782C42A"/>
    <w:lvl w:ilvl="0" w:tplc="0816000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542" w:hanging="360"/>
      </w:pPr>
      <w:rPr>
        <w:rFonts w:ascii="Wingdings" w:hAnsi="Wingdings" w:hint="default"/>
      </w:rPr>
    </w:lvl>
  </w:abstractNum>
  <w:abstractNum w:abstractNumId="11" w15:restartNumberingAfterBreak="0">
    <w:nsid w:val="68846DE5"/>
    <w:multiLevelType w:val="multilevel"/>
    <w:tmpl w:val="8CD2FC76"/>
    <w:lvl w:ilvl="0">
      <w:start w:val="1"/>
      <w:numFmt w:val="decimal"/>
      <w:lvlText w:val="%1."/>
      <w:lvlJc w:val="left"/>
      <w:pPr>
        <w:ind w:left="425" w:hanging="425"/>
      </w:pPr>
      <w:rPr>
        <w:b w:val="0"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D079A9"/>
    <w:multiLevelType w:val="hybridMultilevel"/>
    <w:tmpl w:val="C4383EB6"/>
    <w:lvl w:ilvl="0" w:tplc="D2606122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13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638694">
    <w:abstractNumId w:val="5"/>
  </w:num>
  <w:num w:numId="2" w16cid:durableId="2064517399">
    <w:abstractNumId w:val="7"/>
  </w:num>
  <w:num w:numId="3" w16cid:durableId="695035775">
    <w:abstractNumId w:val="4"/>
  </w:num>
  <w:num w:numId="4" w16cid:durableId="1018121923">
    <w:abstractNumId w:val="6"/>
  </w:num>
  <w:num w:numId="5" w16cid:durableId="1399549507">
    <w:abstractNumId w:val="9"/>
  </w:num>
  <w:num w:numId="6" w16cid:durableId="2031030498">
    <w:abstractNumId w:val="3"/>
  </w:num>
  <w:num w:numId="7" w16cid:durableId="86967416">
    <w:abstractNumId w:val="9"/>
  </w:num>
  <w:num w:numId="8" w16cid:durableId="619841738">
    <w:abstractNumId w:val="3"/>
  </w:num>
  <w:num w:numId="9" w16cid:durableId="636644448">
    <w:abstractNumId w:val="9"/>
  </w:num>
  <w:num w:numId="10" w16cid:durableId="1078795291">
    <w:abstractNumId w:val="3"/>
  </w:num>
  <w:num w:numId="11" w16cid:durableId="13512945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1382730">
    <w:abstractNumId w:val="13"/>
  </w:num>
  <w:num w:numId="13" w16cid:durableId="1743328397">
    <w:abstractNumId w:val="9"/>
  </w:num>
  <w:num w:numId="14" w16cid:durableId="199173254">
    <w:abstractNumId w:val="3"/>
  </w:num>
  <w:num w:numId="15" w16cid:durableId="1188910267">
    <w:abstractNumId w:val="2"/>
  </w:num>
  <w:num w:numId="16" w16cid:durableId="527984204">
    <w:abstractNumId w:val="8"/>
  </w:num>
  <w:num w:numId="17" w16cid:durableId="1112162814">
    <w:abstractNumId w:val="0"/>
  </w:num>
  <w:num w:numId="18" w16cid:durableId="788746102">
    <w:abstractNumId w:val="9"/>
  </w:num>
  <w:num w:numId="19" w16cid:durableId="1287464272">
    <w:abstractNumId w:val="3"/>
  </w:num>
  <w:num w:numId="20" w16cid:durableId="1466656404">
    <w:abstractNumId w:val="2"/>
  </w:num>
  <w:num w:numId="21" w16cid:durableId="1519658911">
    <w:abstractNumId w:val="1"/>
  </w:num>
  <w:num w:numId="22" w16cid:durableId="775294472">
    <w:abstractNumId w:val="12"/>
  </w:num>
  <w:num w:numId="23" w16cid:durableId="497814465">
    <w:abstractNumId w:val="0"/>
  </w:num>
  <w:num w:numId="24" w16cid:durableId="745226473">
    <w:abstractNumId w:val="11"/>
  </w:num>
  <w:num w:numId="25" w16cid:durableId="21071939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D77"/>
    <w:rsid w:val="00000A0B"/>
    <w:rsid w:val="0000259C"/>
    <w:rsid w:val="0000535B"/>
    <w:rsid w:val="0000676C"/>
    <w:rsid w:val="00013C69"/>
    <w:rsid w:val="000237B8"/>
    <w:rsid w:val="00023D8D"/>
    <w:rsid w:val="00027E7E"/>
    <w:rsid w:val="00030790"/>
    <w:rsid w:val="00031C95"/>
    <w:rsid w:val="000400D7"/>
    <w:rsid w:val="000463B8"/>
    <w:rsid w:val="00057CFD"/>
    <w:rsid w:val="000632F7"/>
    <w:rsid w:val="000652F8"/>
    <w:rsid w:val="00065B8F"/>
    <w:rsid w:val="00075A20"/>
    <w:rsid w:val="00082200"/>
    <w:rsid w:val="00086099"/>
    <w:rsid w:val="00090E05"/>
    <w:rsid w:val="000930A5"/>
    <w:rsid w:val="000D2227"/>
    <w:rsid w:val="000D32DC"/>
    <w:rsid w:val="000D65BB"/>
    <w:rsid w:val="000F05A8"/>
    <w:rsid w:val="000F5B4B"/>
    <w:rsid w:val="00100479"/>
    <w:rsid w:val="00104774"/>
    <w:rsid w:val="00107799"/>
    <w:rsid w:val="00111DC3"/>
    <w:rsid w:val="00114F65"/>
    <w:rsid w:val="00121525"/>
    <w:rsid w:val="00123866"/>
    <w:rsid w:val="00124CE2"/>
    <w:rsid w:val="00147DF6"/>
    <w:rsid w:val="0015203C"/>
    <w:rsid w:val="00161B9F"/>
    <w:rsid w:val="001650AC"/>
    <w:rsid w:val="00174B8B"/>
    <w:rsid w:val="00175A3E"/>
    <w:rsid w:val="001810C2"/>
    <w:rsid w:val="00181111"/>
    <w:rsid w:val="001816DD"/>
    <w:rsid w:val="0019410C"/>
    <w:rsid w:val="001A6735"/>
    <w:rsid w:val="001A7632"/>
    <w:rsid w:val="001A7F3D"/>
    <w:rsid w:val="001B44EC"/>
    <w:rsid w:val="001C449D"/>
    <w:rsid w:val="001D5788"/>
    <w:rsid w:val="001D6B62"/>
    <w:rsid w:val="001E2995"/>
    <w:rsid w:val="001E2AEB"/>
    <w:rsid w:val="001E36E2"/>
    <w:rsid w:val="001F1AEA"/>
    <w:rsid w:val="001F708B"/>
    <w:rsid w:val="00202693"/>
    <w:rsid w:val="00210B12"/>
    <w:rsid w:val="002250E8"/>
    <w:rsid w:val="00230EF3"/>
    <w:rsid w:val="00235403"/>
    <w:rsid w:val="002636CC"/>
    <w:rsid w:val="0028321A"/>
    <w:rsid w:val="00286C46"/>
    <w:rsid w:val="00286EF1"/>
    <w:rsid w:val="00290057"/>
    <w:rsid w:val="002A1219"/>
    <w:rsid w:val="002A3B37"/>
    <w:rsid w:val="002A5358"/>
    <w:rsid w:val="002B204C"/>
    <w:rsid w:val="002B5A85"/>
    <w:rsid w:val="002B6CC2"/>
    <w:rsid w:val="002B6E6F"/>
    <w:rsid w:val="00316AFF"/>
    <w:rsid w:val="00323ED5"/>
    <w:rsid w:val="00326141"/>
    <w:rsid w:val="003357ED"/>
    <w:rsid w:val="003419CE"/>
    <w:rsid w:val="00346BD2"/>
    <w:rsid w:val="00360EE7"/>
    <w:rsid w:val="00363A9E"/>
    <w:rsid w:val="00383BF5"/>
    <w:rsid w:val="00393058"/>
    <w:rsid w:val="003A735A"/>
    <w:rsid w:val="003C0389"/>
    <w:rsid w:val="003C6DEA"/>
    <w:rsid w:val="003D1972"/>
    <w:rsid w:val="003D36D2"/>
    <w:rsid w:val="003D4AD2"/>
    <w:rsid w:val="003D6141"/>
    <w:rsid w:val="003F4C7E"/>
    <w:rsid w:val="00401D30"/>
    <w:rsid w:val="0040771B"/>
    <w:rsid w:val="00407936"/>
    <w:rsid w:val="00412505"/>
    <w:rsid w:val="00416020"/>
    <w:rsid w:val="0042435D"/>
    <w:rsid w:val="004313EF"/>
    <w:rsid w:val="00436731"/>
    <w:rsid w:val="00443F4E"/>
    <w:rsid w:val="00445B4E"/>
    <w:rsid w:val="00450313"/>
    <w:rsid w:val="004701E6"/>
    <w:rsid w:val="0047568F"/>
    <w:rsid w:val="004A0FAE"/>
    <w:rsid w:val="004A1C93"/>
    <w:rsid w:val="004A1CA9"/>
    <w:rsid w:val="004C2E7A"/>
    <w:rsid w:val="004C4E66"/>
    <w:rsid w:val="004C7AE4"/>
    <w:rsid w:val="004D6113"/>
    <w:rsid w:val="004D6D83"/>
    <w:rsid w:val="004E271D"/>
    <w:rsid w:val="004F5AB6"/>
    <w:rsid w:val="00511A85"/>
    <w:rsid w:val="005159C0"/>
    <w:rsid w:val="00523723"/>
    <w:rsid w:val="00544508"/>
    <w:rsid w:val="0055086B"/>
    <w:rsid w:val="00551234"/>
    <w:rsid w:val="005672BC"/>
    <w:rsid w:val="005773D6"/>
    <w:rsid w:val="005927D7"/>
    <w:rsid w:val="005B1350"/>
    <w:rsid w:val="005C1AB7"/>
    <w:rsid w:val="005C53C8"/>
    <w:rsid w:val="005C5D45"/>
    <w:rsid w:val="005D3D7E"/>
    <w:rsid w:val="005D5C1B"/>
    <w:rsid w:val="005E38FF"/>
    <w:rsid w:val="005F1FF6"/>
    <w:rsid w:val="005F5CE8"/>
    <w:rsid w:val="00601A05"/>
    <w:rsid w:val="00603337"/>
    <w:rsid w:val="00613E39"/>
    <w:rsid w:val="00616800"/>
    <w:rsid w:val="00626C3E"/>
    <w:rsid w:val="00630017"/>
    <w:rsid w:val="0063450D"/>
    <w:rsid w:val="0064074B"/>
    <w:rsid w:val="00642628"/>
    <w:rsid w:val="00647110"/>
    <w:rsid w:val="006512BB"/>
    <w:rsid w:val="00652971"/>
    <w:rsid w:val="00657976"/>
    <w:rsid w:val="006621C5"/>
    <w:rsid w:val="00663B0F"/>
    <w:rsid w:val="00663C67"/>
    <w:rsid w:val="006678CF"/>
    <w:rsid w:val="0067143E"/>
    <w:rsid w:val="00675584"/>
    <w:rsid w:val="00681942"/>
    <w:rsid w:val="00690CFB"/>
    <w:rsid w:val="00692393"/>
    <w:rsid w:val="00697FF2"/>
    <w:rsid w:val="006A2888"/>
    <w:rsid w:val="006B359B"/>
    <w:rsid w:val="006C55DA"/>
    <w:rsid w:val="006D3252"/>
    <w:rsid w:val="006E5CB2"/>
    <w:rsid w:val="00706728"/>
    <w:rsid w:val="00717F7D"/>
    <w:rsid w:val="007215A3"/>
    <w:rsid w:val="00722DE4"/>
    <w:rsid w:val="007369E0"/>
    <w:rsid w:val="00754AC4"/>
    <w:rsid w:val="007569F0"/>
    <w:rsid w:val="00760ECF"/>
    <w:rsid w:val="00775908"/>
    <w:rsid w:val="00776241"/>
    <w:rsid w:val="007844E8"/>
    <w:rsid w:val="00790FD0"/>
    <w:rsid w:val="007949E3"/>
    <w:rsid w:val="00796CD2"/>
    <w:rsid w:val="007A0ABB"/>
    <w:rsid w:val="007A2A03"/>
    <w:rsid w:val="007A6133"/>
    <w:rsid w:val="007B0673"/>
    <w:rsid w:val="007B0C6F"/>
    <w:rsid w:val="007B74F3"/>
    <w:rsid w:val="007C39D8"/>
    <w:rsid w:val="007C7B06"/>
    <w:rsid w:val="00801F29"/>
    <w:rsid w:val="00812892"/>
    <w:rsid w:val="00815479"/>
    <w:rsid w:val="00815A71"/>
    <w:rsid w:val="0081655F"/>
    <w:rsid w:val="00821EED"/>
    <w:rsid w:val="0082615F"/>
    <w:rsid w:val="00834532"/>
    <w:rsid w:val="00842579"/>
    <w:rsid w:val="008475AF"/>
    <w:rsid w:val="008522AA"/>
    <w:rsid w:val="00856D16"/>
    <w:rsid w:val="008664CB"/>
    <w:rsid w:val="00880A10"/>
    <w:rsid w:val="00881F90"/>
    <w:rsid w:val="00894BB2"/>
    <w:rsid w:val="008B0D86"/>
    <w:rsid w:val="008B76D3"/>
    <w:rsid w:val="008D65B5"/>
    <w:rsid w:val="008E4299"/>
    <w:rsid w:val="008F065A"/>
    <w:rsid w:val="00903180"/>
    <w:rsid w:val="009063DF"/>
    <w:rsid w:val="00914795"/>
    <w:rsid w:val="00943D35"/>
    <w:rsid w:val="00944854"/>
    <w:rsid w:val="00950E6E"/>
    <w:rsid w:val="00954A47"/>
    <w:rsid w:val="00964AA9"/>
    <w:rsid w:val="0097190B"/>
    <w:rsid w:val="00972AE2"/>
    <w:rsid w:val="00972DA1"/>
    <w:rsid w:val="00973A90"/>
    <w:rsid w:val="00977818"/>
    <w:rsid w:val="00981041"/>
    <w:rsid w:val="00991EE2"/>
    <w:rsid w:val="0099580E"/>
    <w:rsid w:val="009B4B1E"/>
    <w:rsid w:val="009D03C3"/>
    <w:rsid w:val="009D3427"/>
    <w:rsid w:val="009D646C"/>
    <w:rsid w:val="009D706A"/>
    <w:rsid w:val="009E081C"/>
    <w:rsid w:val="009E3F42"/>
    <w:rsid w:val="009F6765"/>
    <w:rsid w:val="009F70E6"/>
    <w:rsid w:val="009F787F"/>
    <w:rsid w:val="00A16A90"/>
    <w:rsid w:val="00A269BA"/>
    <w:rsid w:val="00A372E1"/>
    <w:rsid w:val="00A57A7A"/>
    <w:rsid w:val="00A74D3F"/>
    <w:rsid w:val="00AA0E10"/>
    <w:rsid w:val="00AA3BF1"/>
    <w:rsid w:val="00AA5876"/>
    <w:rsid w:val="00AB1F0D"/>
    <w:rsid w:val="00AC1D21"/>
    <w:rsid w:val="00AC21BB"/>
    <w:rsid w:val="00AC2F7E"/>
    <w:rsid w:val="00AC5FEC"/>
    <w:rsid w:val="00AD091E"/>
    <w:rsid w:val="00AD0D96"/>
    <w:rsid w:val="00AD7A05"/>
    <w:rsid w:val="00AF5F59"/>
    <w:rsid w:val="00B016F2"/>
    <w:rsid w:val="00B03203"/>
    <w:rsid w:val="00B052BA"/>
    <w:rsid w:val="00B068B2"/>
    <w:rsid w:val="00B074E4"/>
    <w:rsid w:val="00B1681F"/>
    <w:rsid w:val="00B2033C"/>
    <w:rsid w:val="00B24502"/>
    <w:rsid w:val="00B278D0"/>
    <w:rsid w:val="00B37983"/>
    <w:rsid w:val="00B42090"/>
    <w:rsid w:val="00B42AF8"/>
    <w:rsid w:val="00B438EE"/>
    <w:rsid w:val="00B509D3"/>
    <w:rsid w:val="00B679C5"/>
    <w:rsid w:val="00B86D76"/>
    <w:rsid w:val="00B917A0"/>
    <w:rsid w:val="00B97C12"/>
    <w:rsid w:val="00BA26E3"/>
    <w:rsid w:val="00BA6AD2"/>
    <w:rsid w:val="00BC02FB"/>
    <w:rsid w:val="00BC2ED9"/>
    <w:rsid w:val="00BC78D2"/>
    <w:rsid w:val="00BD05DB"/>
    <w:rsid w:val="00BD2F1F"/>
    <w:rsid w:val="00BE56F5"/>
    <w:rsid w:val="00BF20A3"/>
    <w:rsid w:val="00BF4984"/>
    <w:rsid w:val="00BF74D2"/>
    <w:rsid w:val="00BF7D77"/>
    <w:rsid w:val="00C01318"/>
    <w:rsid w:val="00C0711D"/>
    <w:rsid w:val="00C1000D"/>
    <w:rsid w:val="00C20520"/>
    <w:rsid w:val="00C2340B"/>
    <w:rsid w:val="00C306D4"/>
    <w:rsid w:val="00C35739"/>
    <w:rsid w:val="00C40ADE"/>
    <w:rsid w:val="00C40FF0"/>
    <w:rsid w:val="00C45DA2"/>
    <w:rsid w:val="00C627A0"/>
    <w:rsid w:val="00C762E0"/>
    <w:rsid w:val="00C86AC5"/>
    <w:rsid w:val="00C914A4"/>
    <w:rsid w:val="00C92DF4"/>
    <w:rsid w:val="00C953AF"/>
    <w:rsid w:val="00C95F6D"/>
    <w:rsid w:val="00C96C70"/>
    <w:rsid w:val="00CA0F10"/>
    <w:rsid w:val="00CB02E3"/>
    <w:rsid w:val="00CB1F84"/>
    <w:rsid w:val="00CC642B"/>
    <w:rsid w:val="00CE2924"/>
    <w:rsid w:val="00CE49C0"/>
    <w:rsid w:val="00CF4C8B"/>
    <w:rsid w:val="00D138FE"/>
    <w:rsid w:val="00D177AC"/>
    <w:rsid w:val="00D24D85"/>
    <w:rsid w:val="00D35745"/>
    <w:rsid w:val="00D4596F"/>
    <w:rsid w:val="00D54AE3"/>
    <w:rsid w:val="00D70A78"/>
    <w:rsid w:val="00D743AE"/>
    <w:rsid w:val="00D8060E"/>
    <w:rsid w:val="00D90CCA"/>
    <w:rsid w:val="00DB22D5"/>
    <w:rsid w:val="00DB6AAE"/>
    <w:rsid w:val="00DC3387"/>
    <w:rsid w:val="00DC6C01"/>
    <w:rsid w:val="00DC7CDD"/>
    <w:rsid w:val="00DE5F7D"/>
    <w:rsid w:val="00DE6F03"/>
    <w:rsid w:val="00DF079A"/>
    <w:rsid w:val="00DF08CB"/>
    <w:rsid w:val="00E06CD3"/>
    <w:rsid w:val="00E14201"/>
    <w:rsid w:val="00E270D9"/>
    <w:rsid w:val="00E34820"/>
    <w:rsid w:val="00E45B97"/>
    <w:rsid w:val="00E47CCB"/>
    <w:rsid w:val="00E609AC"/>
    <w:rsid w:val="00E6575C"/>
    <w:rsid w:val="00E808C8"/>
    <w:rsid w:val="00E86EA0"/>
    <w:rsid w:val="00E9252F"/>
    <w:rsid w:val="00E94F44"/>
    <w:rsid w:val="00EA06B4"/>
    <w:rsid w:val="00EA321A"/>
    <w:rsid w:val="00EB678D"/>
    <w:rsid w:val="00EB7ADE"/>
    <w:rsid w:val="00EC745B"/>
    <w:rsid w:val="00EC7B74"/>
    <w:rsid w:val="00ED252B"/>
    <w:rsid w:val="00ED2EB7"/>
    <w:rsid w:val="00ED6115"/>
    <w:rsid w:val="00EE22D6"/>
    <w:rsid w:val="00EE32EB"/>
    <w:rsid w:val="00EE3AC1"/>
    <w:rsid w:val="00EE3D9E"/>
    <w:rsid w:val="00EE50C6"/>
    <w:rsid w:val="00EF4476"/>
    <w:rsid w:val="00F12719"/>
    <w:rsid w:val="00F25593"/>
    <w:rsid w:val="00F36882"/>
    <w:rsid w:val="00F50465"/>
    <w:rsid w:val="00F531CA"/>
    <w:rsid w:val="00F55615"/>
    <w:rsid w:val="00F60E4F"/>
    <w:rsid w:val="00F61FD3"/>
    <w:rsid w:val="00F644DE"/>
    <w:rsid w:val="00F716FC"/>
    <w:rsid w:val="00F71A5F"/>
    <w:rsid w:val="00F76865"/>
    <w:rsid w:val="00F77463"/>
    <w:rsid w:val="00F805B1"/>
    <w:rsid w:val="00FA10F6"/>
    <w:rsid w:val="00FA6324"/>
    <w:rsid w:val="00FB39B3"/>
    <w:rsid w:val="00FD2289"/>
    <w:rsid w:val="00FD3D37"/>
    <w:rsid w:val="00FE0B55"/>
    <w:rsid w:val="00FE3467"/>
    <w:rsid w:val="00FE36E8"/>
    <w:rsid w:val="00FE495E"/>
    <w:rsid w:val="00FE4CD8"/>
    <w:rsid w:val="00FE52F9"/>
    <w:rsid w:val="00FF2381"/>
    <w:rsid w:val="00FF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0FE72"/>
  <w15:chartTrackingRefBased/>
  <w15:docId w15:val="{B6123715-BFF3-41F3-B2DA-EC04E2B16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60ECF"/>
    <w:pPr>
      <w:spacing w:line="260" w:lineRule="atLeast"/>
      <w:jc w:val="both"/>
    </w:pPr>
    <w:rPr>
      <w:rFonts w:ascii="Palatino Linotype" w:hAnsi="Palatino Linotype"/>
      <w:noProof/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MDPI11articletype">
    <w:name w:val="MDPI_1.1_article_type"/>
    <w:next w:val="Normlny"/>
    <w:qFormat/>
    <w:rsid w:val="00760ECF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Normlny"/>
    <w:qFormat/>
    <w:rsid w:val="00760ECF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next w:val="Normlny"/>
    <w:qFormat/>
    <w:rsid w:val="00760ECF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14history">
    <w:name w:val="MDPI_1.4_history"/>
    <w:basedOn w:val="Normlny"/>
    <w:next w:val="Normlny"/>
    <w:qFormat/>
    <w:rsid w:val="00760ECF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760ECF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lny"/>
    <w:qFormat/>
    <w:rsid w:val="00760ECF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18keywords">
    <w:name w:val="MDPI_1.8_keywords"/>
    <w:next w:val="Normlny"/>
    <w:qFormat/>
    <w:rsid w:val="00760ECF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eastAsia="de-DE" w:bidi="en-US"/>
    </w:rPr>
  </w:style>
  <w:style w:type="paragraph" w:customStyle="1" w:styleId="MDPI19line">
    <w:name w:val="MDPI_1.9_line"/>
    <w:qFormat/>
    <w:rsid w:val="00760ECF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eastAsia="de-DE" w:bidi="en-US"/>
    </w:rPr>
  </w:style>
  <w:style w:type="paragraph" w:styleId="Pta">
    <w:name w:val="footer"/>
    <w:basedOn w:val="Normlny"/>
    <w:link w:val="PtaChar"/>
    <w:uiPriority w:val="99"/>
    <w:rsid w:val="00760ECF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PtaChar">
    <w:name w:val="Päta Char"/>
    <w:link w:val="Pta"/>
    <w:uiPriority w:val="99"/>
    <w:rsid w:val="00760ECF"/>
    <w:rPr>
      <w:rFonts w:ascii="Palatino Linotype" w:hAnsi="Palatino Linotype"/>
      <w:noProof/>
      <w:color w:val="000000"/>
      <w:szCs w:val="18"/>
    </w:rPr>
  </w:style>
  <w:style w:type="paragraph" w:styleId="Hlavika">
    <w:name w:val="header"/>
    <w:basedOn w:val="Normlny"/>
    <w:link w:val="HlavikaChar"/>
    <w:uiPriority w:val="99"/>
    <w:rsid w:val="00760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lavikaChar">
    <w:name w:val="Hlavička Char"/>
    <w:link w:val="Hlavika"/>
    <w:uiPriority w:val="99"/>
    <w:rsid w:val="00760ECF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760ECF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760ECF"/>
    <w:pPr>
      <w:ind w:firstLine="0"/>
    </w:pPr>
  </w:style>
  <w:style w:type="paragraph" w:customStyle="1" w:styleId="MDPI31text">
    <w:name w:val="MDPI_3.1_text"/>
    <w:qFormat/>
    <w:rsid w:val="00416020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3textspaceafter">
    <w:name w:val="MDPI_3.3_text_space_after"/>
    <w:qFormat/>
    <w:rsid w:val="00760ECF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4textspacebefore">
    <w:name w:val="MDPI_3.4_text_space_before"/>
    <w:qFormat/>
    <w:rsid w:val="00760ECF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5textbeforelist">
    <w:name w:val="MDPI_3.5_text_before_list"/>
    <w:qFormat/>
    <w:rsid w:val="00760ECF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6textafterlist">
    <w:name w:val="MDPI_3.6_text_after_list"/>
    <w:qFormat/>
    <w:rsid w:val="00760ECF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7itemize">
    <w:name w:val="MDPI_3.7_itemize"/>
    <w:qFormat/>
    <w:rsid w:val="00445B4E"/>
    <w:pPr>
      <w:numPr>
        <w:numId w:val="22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8bullet">
    <w:name w:val="MDPI_3.8_bullet"/>
    <w:qFormat/>
    <w:rsid w:val="00445B4E"/>
    <w:pPr>
      <w:numPr>
        <w:numId w:val="20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9equation">
    <w:name w:val="MDPI_3.9_equation"/>
    <w:qFormat/>
    <w:rsid w:val="00760ECF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aequationnumber">
    <w:name w:val="MDPI_3.a_equation_number"/>
    <w:qFormat/>
    <w:rsid w:val="00760ECF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qFormat/>
    <w:rsid w:val="00760ECF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42tablebody">
    <w:name w:val="MDPI_4.2_table_body"/>
    <w:qFormat/>
    <w:rsid w:val="007B0C6F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next w:val="MDPI31text"/>
    <w:qFormat/>
    <w:rsid w:val="00760ECF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760ECF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2figure">
    <w:name w:val="MDPI_5.2_figure"/>
    <w:qFormat/>
    <w:rsid w:val="00760ECF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81theorem">
    <w:name w:val="MDPI_8.1_theorem"/>
    <w:qFormat/>
    <w:rsid w:val="00760ECF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82proof">
    <w:name w:val="MDPI_8.2_proof"/>
    <w:qFormat/>
    <w:rsid w:val="00760ECF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qFormat/>
    <w:rsid w:val="00760ECF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1heading1">
    <w:name w:val="MDPI_2.1_heading1"/>
    <w:qFormat/>
    <w:rsid w:val="00760ECF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eastAsia="de-DE" w:bidi="en-US"/>
    </w:rPr>
  </w:style>
  <w:style w:type="paragraph" w:customStyle="1" w:styleId="MDPI22heading2">
    <w:name w:val="MDPI_2.2_heading2"/>
    <w:qFormat/>
    <w:rsid w:val="00760ECF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eastAsia="de-DE" w:bidi="en-US"/>
    </w:rPr>
  </w:style>
  <w:style w:type="paragraph" w:customStyle="1" w:styleId="MDPI71References">
    <w:name w:val="MDPI_7.1_References"/>
    <w:qFormat/>
    <w:rsid w:val="00B917A0"/>
    <w:pPr>
      <w:numPr>
        <w:numId w:val="2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styleId="Textbubliny">
    <w:name w:val="Balloon Text"/>
    <w:basedOn w:val="Normlny"/>
    <w:link w:val="TextbublinyChar"/>
    <w:uiPriority w:val="99"/>
    <w:rsid w:val="00760ECF"/>
    <w:rPr>
      <w:rFonts w:cs="Tahoma"/>
      <w:szCs w:val="18"/>
    </w:rPr>
  </w:style>
  <w:style w:type="character" w:customStyle="1" w:styleId="TextbublinyChar">
    <w:name w:val="Text bubliny Char"/>
    <w:link w:val="Textbubliny"/>
    <w:uiPriority w:val="99"/>
    <w:rsid w:val="00760ECF"/>
    <w:rPr>
      <w:rFonts w:ascii="Palatino Linotype" w:hAnsi="Palatino Linotype" w:cs="Tahoma"/>
      <w:noProof/>
      <w:color w:val="000000"/>
      <w:szCs w:val="18"/>
    </w:rPr>
  </w:style>
  <w:style w:type="character" w:styleId="sloriadka">
    <w:name w:val="line number"/>
    <w:uiPriority w:val="99"/>
    <w:rsid w:val="00B068B2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Normlnatabuka"/>
    <w:uiPriority w:val="99"/>
    <w:rsid w:val="00760ECF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textovprepojenie">
    <w:name w:val="Hyperlink"/>
    <w:uiPriority w:val="99"/>
    <w:rsid w:val="00760ECF"/>
    <w:rPr>
      <w:color w:val="0000FF"/>
      <w:u w:val="single"/>
    </w:rPr>
  </w:style>
  <w:style w:type="character" w:styleId="Nevyrieenzmienka">
    <w:name w:val="Unresolved Mention"/>
    <w:uiPriority w:val="99"/>
    <w:semiHidden/>
    <w:unhideWhenUsed/>
    <w:rsid w:val="00630017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760ECF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4">
    <w:name w:val="Plain Table 4"/>
    <w:basedOn w:val="Normlnatabuka"/>
    <w:uiPriority w:val="44"/>
    <w:rsid w:val="008D65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760ECF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</w:rPr>
  </w:style>
  <w:style w:type="paragraph" w:customStyle="1" w:styleId="MDPI62BackMatter">
    <w:name w:val="MDPI_6.2_BackMatter"/>
    <w:qFormat/>
    <w:rsid w:val="00760ECF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eastAsia="en-US" w:bidi="en-US"/>
    </w:rPr>
  </w:style>
  <w:style w:type="paragraph" w:customStyle="1" w:styleId="MDPI63Notes">
    <w:name w:val="MDPI_6.3_Notes"/>
    <w:qFormat/>
    <w:rsid w:val="00760ECF"/>
    <w:pPr>
      <w:adjustRightInd w:val="0"/>
      <w:snapToGrid w:val="0"/>
      <w:spacing w:before="240" w:line="228" w:lineRule="auto"/>
      <w:jc w:val="both"/>
    </w:pPr>
    <w:rPr>
      <w:rFonts w:ascii="Palatino Linotype" w:hAnsi="Palatino Linotype"/>
      <w:snapToGrid w:val="0"/>
      <w:color w:val="000000"/>
      <w:sz w:val="18"/>
      <w:lang w:eastAsia="en-US" w:bidi="en-US"/>
    </w:rPr>
  </w:style>
  <w:style w:type="paragraph" w:customStyle="1" w:styleId="MDPI15academiceditor">
    <w:name w:val="MDPI_1.5_academic_editor"/>
    <w:qFormat/>
    <w:rsid w:val="005D3D7E"/>
    <w:pPr>
      <w:adjustRightInd w:val="0"/>
      <w:snapToGrid w:val="0"/>
      <w:spacing w:before="12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eastAsia="de-DE" w:bidi="en-US"/>
    </w:rPr>
  </w:style>
  <w:style w:type="paragraph" w:customStyle="1" w:styleId="MDPI19classification">
    <w:name w:val="MDPI_1.9_classification"/>
    <w:qFormat/>
    <w:rsid w:val="00760ECF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760ECF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760ECF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bidi="en-US"/>
    </w:rPr>
  </w:style>
  <w:style w:type="paragraph" w:customStyle="1" w:styleId="MDPI72Copyright">
    <w:name w:val="MDPI_7.2_Copyright"/>
    <w:qFormat/>
    <w:rsid w:val="00013C69"/>
    <w:pPr>
      <w:adjustRightInd w:val="0"/>
      <w:snapToGrid w:val="0"/>
      <w:spacing w:before="60" w:line="240" w:lineRule="atLeast"/>
      <w:ind w:right="113"/>
      <w:jc w:val="both"/>
    </w:pPr>
    <w:rPr>
      <w:rFonts w:ascii="Palatino Linotype" w:eastAsia="Times New Roman" w:hAnsi="Palatino Linotype"/>
      <w:noProof/>
      <w:snapToGrid w:val="0"/>
      <w:color w:val="000000"/>
      <w:sz w:val="14"/>
      <w:lang w:val="en-GB" w:eastAsia="en-GB"/>
    </w:rPr>
  </w:style>
  <w:style w:type="paragraph" w:customStyle="1" w:styleId="MDPI73CopyrightImage">
    <w:name w:val="MDPI_7.3_CopyrightImage"/>
    <w:rsid w:val="00760ECF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eastAsia="de-CH"/>
    </w:rPr>
  </w:style>
  <w:style w:type="paragraph" w:customStyle="1" w:styleId="MDPIequationFram">
    <w:name w:val="MDPI_equationFram"/>
    <w:qFormat/>
    <w:rsid w:val="00760ECF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footer">
    <w:name w:val="MDPI_footer"/>
    <w:qFormat/>
    <w:rsid w:val="00760ECF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eastAsia="de-DE"/>
    </w:rPr>
  </w:style>
  <w:style w:type="paragraph" w:customStyle="1" w:styleId="MDPIfooterfirstpage">
    <w:name w:val="MDPI_footer_firstpage"/>
    <w:qFormat/>
    <w:rsid w:val="00760ECF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eastAsia="de-DE"/>
    </w:rPr>
  </w:style>
  <w:style w:type="paragraph" w:customStyle="1" w:styleId="MDPIheader">
    <w:name w:val="MDPI_header"/>
    <w:qFormat/>
    <w:rsid w:val="00760ECF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eastAsia="de-DE"/>
    </w:rPr>
  </w:style>
  <w:style w:type="paragraph" w:customStyle="1" w:styleId="MDPIheadercitation">
    <w:name w:val="MDPI_header_citation"/>
    <w:rsid w:val="00760ECF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headermdpilogo">
    <w:name w:val="MDPI_header_mdpi_logo"/>
    <w:qFormat/>
    <w:rsid w:val="00760ECF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eastAsia="de-CH"/>
    </w:rPr>
  </w:style>
  <w:style w:type="table" w:customStyle="1" w:styleId="MDPITable">
    <w:name w:val="MDPI_Table"/>
    <w:basedOn w:val="Normlnatabuka"/>
    <w:uiPriority w:val="99"/>
    <w:rsid w:val="00760ECF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760ECF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760ECF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character" w:customStyle="1" w:styleId="apple-converted-space">
    <w:name w:val="apple-converted-space"/>
    <w:rsid w:val="00760ECF"/>
  </w:style>
  <w:style w:type="paragraph" w:styleId="Bibliografia">
    <w:name w:val="Bibliography"/>
    <w:basedOn w:val="Normlny"/>
    <w:next w:val="Normlny"/>
    <w:uiPriority w:val="37"/>
    <w:semiHidden/>
    <w:unhideWhenUsed/>
    <w:rsid w:val="00760ECF"/>
  </w:style>
  <w:style w:type="paragraph" w:styleId="Zkladntext">
    <w:name w:val="Body Text"/>
    <w:link w:val="ZkladntextChar"/>
    <w:rsid w:val="00760ECF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eastAsia="de-DE"/>
    </w:rPr>
  </w:style>
  <w:style w:type="character" w:customStyle="1" w:styleId="ZkladntextChar">
    <w:name w:val="Základný text Char"/>
    <w:link w:val="Zkladntext"/>
    <w:rsid w:val="00760ECF"/>
    <w:rPr>
      <w:rFonts w:ascii="Palatino Linotype" w:hAnsi="Palatino Linotype"/>
      <w:color w:val="000000"/>
      <w:sz w:val="24"/>
      <w:lang w:eastAsia="de-DE"/>
    </w:rPr>
  </w:style>
  <w:style w:type="character" w:styleId="Odkaznakomentr">
    <w:name w:val="annotation reference"/>
    <w:rsid w:val="00760ECF"/>
    <w:rPr>
      <w:sz w:val="21"/>
      <w:szCs w:val="21"/>
    </w:rPr>
  </w:style>
  <w:style w:type="paragraph" w:styleId="Textkomentra">
    <w:name w:val="annotation text"/>
    <w:basedOn w:val="Normlny"/>
    <w:link w:val="TextkomentraChar"/>
    <w:rsid w:val="00760ECF"/>
  </w:style>
  <w:style w:type="character" w:customStyle="1" w:styleId="TextkomentraChar">
    <w:name w:val="Text komentára Char"/>
    <w:link w:val="Textkomentra"/>
    <w:rsid w:val="00760ECF"/>
    <w:rPr>
      <w:rFonts w:ascii="Palatino Linotype" w:hAnsi="Palatino Linotype"/>
      <w:noProof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rsid w:val="00760ECF"/>
    <w:rPr>
      <w:b/>
      <w:bCs/>
    </w:rPr>
  </w:style>
  <w:style w:type="character" w:customStyle="1" w:styleId="PredmetkomentraChar">
    <w:name w:val="Predmet komentára Char"/>
    <w:link w:val="Predmetkomentra"/>
    <w:rsid w:val="00760ECF"/>
    <w:rPr>
      <w:rFonts w:ascii="Palatino Linotype" w:hAnsi="Palatino Linotype"/>
      <w:b/>
      <w:bCs/>
      <w:noProof/>
      <w:color w:val="000000"/>
    </w:rPr>
  </w:style>
  <w:style w:type="character" w:styleId="Odkaznavysvetlivku">
    <w:name w:val="endnote reference"/>
    <w:rsid w:val="00760ECF"/>
    <w:rPr>
      <w:vertAlign w:val="superscript"/>
    </w:rPr>
  </w:style>
  <w:style w:type="paragraph" w:styleId="Textvysvetlivky">
    <w:name w:val="endnote text"/>
    <w:basedOn w:val="Normlny"/>
    <w:link w:val="TextvysvetlivkyChar"/>
    <w:semiHidden/>
    <w:unhideWhenUsed/>
    <w:rsid w:val="00760ECF"/>
    <w:pPr>
      <w:spacing w:line="240" w:lineRule="auto"/>
    </w:pPr>
  </w:style>
  <w:style w:type="character" w:customStyle="1" w:styleId="TextvysvetlivkyChar">
    <w:name w:val="Text vysvetlivky Char"/>
    <w:link w:val="Textvysvetlivky"/>
    <w:semiHidden/>
    <w:rsid w:val="00760ECF"/>
    <w:rPr>
      <w:rFonts w:ascii="Palatino Linotype" w:hAnsi="Palatino Linotype"/>
      <w:noProof/>
      <w:color w:val="000000"/>
    </w:rPr>
  </w:style>
  <w:style w:type="character" w:styleId="PouitHypertextovPrepojenie">
    <w:name w:val="FollowedHyperlink"/>
    <w:rsid w:val="00760ECF"/>
    <w:rPr>
      <w:color w:val="954F72"/>
      <w:u w:val="single"/>
    </w:rPr>
  </w:style>
  <w:style w:type="paragraph" w:styleId="Textpoznmkypodiarou">
    <w:name w:val="footnote text"/>
    <w:basedOn w:val="Normlny"/>
    <w:link w:val="TextpoznmkypodiarouChar"/>
    <w:semiHidden/>
    <w:unhideWhenUsed/>
    <w:rsid w:val="00760ECF"/>
    <w:pPr>
      <w:spacing w:line="240" w:lineRule="auto"/>
    </w:pPr>
  </w:style>
  <w:style w:type="character" w:customStyle="1" w:styleId="TextpoznmkypodiarouChar">
    <w:name w:val="Text poznámky pod čiarou Char"/>
    <w:link w:val="Textpoznmkypodiarou"/>
    <w:semiHidden/>
    <w:rsid w:val="00760ECF"/>
    <w:rPr>
      <w:rFonts w:ascii="Palatino Linotype" w:hAnsi="Palatino Linotype"/>
      <w:noProof/>
      <w:color w:val="000000"/>
    </w:rPr>
  </w:style>
  <w:style w:type="paragraph" w:styleId="Normlnywebov">
    <w:name w:val="Normal (Web)"/>
    <w:basedOn w:val="Normlny"/>
    <w:uiPriority w:val="99"/>
    <w:rsid w:val="00760ECF"/>
    <w:rPr>
      <w:szCs w:val="24"/>
    </w:rPr>
  </w:style>
  <w:style w:type="paragraph" w:customStyle="1" w:styleId="MsoFootnoteText0">
    <w:name w:val="MsoFootnoteText"/>
    <w:basedOn w:val="Normlnywebov"/>
    <w:qFormat/>
    <w:rsid w:val="00760ECF"/>
    <w:rPr>
      <w:rFonts w:ascii="Times New Roman" w:hAnsi="Times New Roman"/>
    </w:rPr>
  </w:style>
  <w:style w:type="character" w:styleId="slostrany">
    <w:name w:val="page number"/>
    <w:rsid w:val="00760ECF"/>
  </w:style>
  <w:style w:type="character" w:styleId="Zstupntext">
    <w:name w:val="Placeholder Text"/>
    <w:uiPriority w:val="99"/>
    <w:semiHidden/>
    <w:rsid w:val="00760ECF"/>
    <w:rPr>
      <w:color w:val="808080"/>
    </w:rPr>
  </w:style>
  <w:style w:type="paragraph" w:customStyle="1" w:styleId="MDPI71FootNotes">
    <w:name w:val="MDPI_7.1_FootNotes"/>
    <w:qFormat/>
    <w:rsid w:val="00BE56F5"/>
    <w:pPr>
      <w:numPr>
        <w:numId w:val="21"/>
      </w:numPr>
      <w:adjustRightInd w:val="0"/>
      <w:snapToGrid w:val="0"/>
      <w:spacing w:line="228" w:lineRule="auto"/>
    </w:pPr>
    <w:rPr>
      <w:rFonts w:ascii="Palatino Linotype" w:eastAsiaTheme="minorEastAsia" w:hAnsi="Palatino Linotype"/>
      <w:noProof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dida\Downloads\admsci-template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admsci-template (2)</Template>
  <TotalTime>73</TotalTime>
  <Pages>4</Pages>
  <Words>1767</Words>
  <Characters>10072</Characters>
  <Application>Microsoft Office Word</Application>
  <DocSecurity>0</DocSecurity>
  <Lines>83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Type of the Paper (Article</vt:lpstr>
      <vt:lpstr>Type of the Paper (Article</vt:lpstr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Candida</dc:creator>
  <cp:keywords/>
  <dc:description/>
  <cp:lastModifiedBy>Smerek Lukas</cp:lastModifiedBy>
  <cp:revision>8</cp:revision>
  <cp:lastPrinted>2024-01-22T12:20:00Z</cp:lastPrinted>
  <dcterms:created xsi:type="dcterms:W3CDTF">2024-01-18T00:05:00Z</dcterms:created>
  <dcterms:modified xsi:type="dcterms:W3CDTF">2024-01-22T12:48:00Z</dcterms:modified>
</cp:coreProperties>
</file>